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95100" w14:textId="026DAEEB" w:rsidR="001B2F5E" w:rsidRPr="00CF32B6" w:rsidRDefault="001B2F5E" w:rsidP="001B2F5E">
      <w:pPr>
        <w:rPr>
          <w:rFonts w:ascii="Arial" w:hAnsi="Arial" w:cs="Arial"/>
          <w:smallCaps/>
          <w:sz w:val="36"/>
          <w:szCs w:val="36"/>
        </w:rPr>
      </w:pPr>
      <w:r w:rsidRPr="00CF32B6">
        <w:rPr>
          <w:rFonts w:ascii="Arial" w:hAnsi="Arial" w:cs="Arial"/>
          <w:smallCaps/>
          <w:sz w:val="36"/>
          <w:szCs w:val="36"/>
        </w:rPr>
        <w:t xml:space="preserve">Vedlegg 04 </w:t>
      </w:r>
      <w:r w:rsidR="00CF32B6" w:rsidRPr="00CF32B6">
        <w:rPr>
          <w:rFonts w:ascii="Arial" w:hAnsi="Arial" w:cs="Arial"/>
          <w:smallCaps/>
          <w:sz w:val="36"/>
          <w:szCs w:val="36"/>
        </w:rPr>
        <w:t>cv og r</w:t>
      </w:r>
      <w:r w:rsidRPr="00CF32B6">
        <w:rPr>
          <w:rFonts w:ascii="Arial" w:hAnsi="Arial" w:cs="Arial"/>
          <w:smallCaps/>
          <w:sz w:val="36"/>
          <w:szCs w:val="36"/>
        </w:rPr>
        <w:t>eferanser for tilbudte ressurser</w:t>
      </w:r>
    </w:p>
    <w:p w14:paraId="1B453A2E" w14:textId="77777777" w:rsidR="001B2F5E" w:rsidRDefault="001B2F5E" w:rsidP="001B2F5E">
      <w:pPr>
        <w:rPr>
          <w:b/>
          <w:bCs/>
          <w:smallCaps/>
          <w:sz w:val="28"/>
          <w:szCs w:val="28"/>
        </w:rPr>
      </w:pPr>
    </w:p>
    <w:p w14:paraId="1FAFC987" w14:textId="3BC77758" w:rsidR="00157FAA" w:rsidRDefault="001B2F5E" w:rsidP="00157FAA">
      <w:pPr>
        <w:rPr>
          <w:rFonts w:cstheme="minorBidi"/>
          <w:b/>
          <w:bCs/>
        </w:rPr>
      </w:pPr>
      <w:r w:rsidRPr="00737718">
        <w:rPr>
          <w:rFonts w:asciiTheme="minorHAnsi" w:hAnsiTheme="minorHAnsi" w:cstheme="minorHAnsi"/>
          <w:color w:val="000000"/>
          <w:lang w:eastAsia="nb-NO"/>
        </w:rPr>
        <w:t xml:space="preserve">Dokumentasjon på </w:t>
      </w:r>
      <w:r w:rsidR="00157FAA">
        <w:rPr>
          <w:rFonts w:asciiTheme="minorHAnsi" w:hAnsiTheme="minorHAnsi" w:cstheme="minorHAnsi"/>
          <w:color w:val="000000"/>
          <w:lang w:eastAsia="nb-NO"/>
        </w:rPr>
        <w:t xml:space="preserve">tildelingskriteriet </w:t>
      </w:r>
      <w:r w:rsidR="00157FAA" w:rsidRPr="00157FAA">
        <w:rPr>
          <w:rFonts w:cstheme="minorBidi"/>
        </w:rPr>
        <w:t>Kvalitet: Kompetanse og erfaring</w:t>
      </w:r>
      <w:r w:rsidR="002B36F9">
        <w:rPr>
          <w:rFonts w:cstheme="minorBidi"/>
        </w:rPr>
        <w:t xml:space="preserve"> 2</w:t>
      </w:r>
      <w:r w:rsidR="00157FAA" w:rsidRPr="00157FAA">
        <w:rPr>
          <w:rFonts w:cstheme="minorBidi"/>
        </w:rPr>
        <w:t xml:space="preserve"> samspillskonsulenter</w:t>
      </w:r>
    </w:p>
    <w:p w14:paraId="49D5ADA2" w14:textId="06E510EA" w:rsidR="001B2F5E" w:rsidRPr="00CE6E56" w:rsidRDefault="001B2F5E" w:rsidP="001B2F5E">
      <w:pPr>
        <w:rPr>
          <w:rFonts w:asciiTheme="minorHAnsi" w:hAnsiTheme="minorHAnsi" w:cstheme="minorHAnsi"/>
          <w:smallCaps/>
          <w:sz w:val="28"/>
          <w:szCs w:val="28"/>
        </w:rPr>
      </w:pPr>
      <w:r w:rsidRPr="00737718">
        <w:rPr>
          <w:rFonts w:asciiTheme="minorHAnsi" w:hAnsiTheme="minorHAnsi" w:cstheme="minorHAnsi"/>
          <w:color w:val="000000"/>
          <w:lang w:eastAsia="nb-NO"/>
        </w:rPr>
        <w:t xml:space="preserve"> ref. kapittel </w:t>
      </w:r>
      <w:r>
        <w:rPr>
          <w:rFonts w:asciiTheme="minorHAnsi" w:hAnsiTheme="minorHAnsi" w:cstheme="minorHAnsi"/>
          <w:color w:val="000000"/>
          <w:lang w:eastAsia="nb-NO"/>
        </w:rPr>
        <w:t>5</w:t>
      </w:r>
      <w:r w:rsidRPr="00737718">
        <w:rPr>
          <w:rFonts w:asciiTheme="minorHAnsi" w:hAnsiTheme="minorHAnsi" w:cstheme="minorHAnsi"/>
          <w:color w:val="000000"/>
          <w:lang w:eastAsia="nb-NO"/>
        </w:rPr>
        <w:t xml:space="preserve"> i konkurransegrunnlaget</w:t>
      </w:r>
      <w:r w:rsidR="00AB5E1F">
        <w:rPr>
          <w:rFonts w:asciiTheme="minorHAnsi" w:hAnsiTheme="minorHAnsi" w:cstheme="minorHAnsi"/>
          <w:color w:val="000000"/>
          <w:lang w:eastAsia="nb-NO"/>
        </w:rPr>
        <w:t xml:space="preserve">. </w:t>
      </w:r>
      <w:r w:rsidR="00AB5E1F" w:rsidRPr="00AB5E1F">
        <w:rPr>
          <w:rFonts w:asciiTheme="minorHAnsi" w:hAnsiTheme="minorHAnsi" w:cstheme="minorHAnsi"/>
          <w:color w:val="000000"/>
          <w:lang w:eastAsia="nb-NO"/>
        </w:rPr>
        <w:t>Samspillskonsulentene skal være ansatt hos hovedleverandøren.</w:t>
      </w:r>
      <w:r w:rsidR="009B323D">
        <w:rPr>
          <w:rFonts w:asciiTheme="minorHAnsi" w:hAnsiTheme="minorHAnsi" w:cstheme="minorHAnsi"/>
          <w:color w:val="000000"/>
          <w:lang w:eastAsia="nb-NO"/>
        </w:rPr>
        <w:t xml:space="preserve"> </w:t>
      </w:r>
    </w:p>
    <w:p w14:paraId="7F96FC07" w14:textId="77777777" w:rsidR="001370A9" w:rsidRPr="001370A9" w:rsidRDefault="001370A9" w:rsidP="001370A9"/>
    <w:tbl>
      <w:tblPr>
        <w:tblStyle w:val="TableGrid"/>
        <w:tblW w:w="10065" w:type="dxa"/>
        <w:tblInd w:w="-5" w:type="dxa"/>
        <w:tblCellMar>
          <w:top w:w="34" w:type="dxa"/>
          <w:left w:w="48" w:type="dxa"/>
          <w:right w:w="115" w:type="dxa"/>
        </w:tblCellMar>
        <w:tblLook w:val="04A0" w:firstRow="1" w:lastRow="0" w:firstColumn="1" w:lastColumn="0" w:noHBand="0" w:noVBand="1"/>
      </w:tblPr>
      <w:tblGrid>
        <w:gridCol w:w="5387"/>
        <w:gridCol w:w="567"/>
        <w:gridCol w:w="4111"/>
      </w:tblGrid>
      <w:tr w:rsidR="002B36F9" w:rsidRPr="0067373B" w14:paraId="6DA690B5" w14:textId="77777777" w:rsidTr="00DB22E8">
        <w:trPr>
          <w:trHeight w:val="3216"/>
        </w:trPr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A5FC45" w14:textId="3BC75919" w:rsidR="002B36F9" w:rsidRPr="0067373B" w:rsidRDefault="002B36F9" w:rsidP="00DB22E8">
            <w:pPr>
              <w:rPr>
                <w:b/>
                <w:bCs/>
              </w:rPr>
            </w:pPr>
            <w:r w:rsidRPr="0067373B">
              <w:rPr>
                <w:b/>
                <w:bCs/>
              </w:rPr>
              <w:t xml:space="preserve">Kvalitet: Kompetanse og erfaring </w:t>
            </w:r>
            <w:r>
              <w:rPr>
                <w:b/>
                <w:bCs/>
              </w:rPr>
              <w:t xml:space="preserve">for 2 </w:t>
            </w:r>
            <w:r w:rsidRPr="0067373B">
              <w:rPr>
                <w:b/>
                <w:bCs/>
              </w:rPr>
              <w:t>samspillskonsulenter</w:t>
            </w:r>
          </w:p>
          <w:p w14:paraId="75CBB4CF" w14:textId="77777777" w:rsidR="002B36F9" w:rsidRPr="0067373B" w:rsidRDefault="002B36F9" w:rsidP="00DB22E8">
            <w:pPr>
              <w:rPr>
                <w:b/>
                <w:bCs/>
              </w:rPr>
            </w:pPr>
          </w:p>
          <w:p w14:paraId="3C438C33" w14:textId="5C37ED2C" w:rsidR="002B36F9" w:rsidRDefault="002B36F9" w:rsidP="56DCD200">
            <w:pPr>
              <w:pStyle w:val="Default"/>
              <w:numPr>
                <w:ilvl w:val="0"/>
                <w:numId w:val="30"/>
              </w:numPr>
              <w:rPr>
                <w:rFonts w:cstheme="minorBidi"/>
                <w:sz w:val="22"/>
                <w:szCs w:val="22"/>
              </w:rPr>
            </w:pPr>
            <w:r w:rsidRPr="56DCD200">
              <w:rPr>
                <w:rFonts w:ascii="Calibri" w:eastAsia="Calibri" w:hAnsi="Calibri"/>
                <w:color w:val="000000" w:themeColor="text1"/>
                <w:sz w:val="22"/>
                <w:szCs w:val="22"/>
                <w:u w:val="single"/>
              </w:rPr>
              <w:t>Under dette kriteriet vurderes:</w:t>
            </w:r>
          </w:p>
          <w:p w14:paraId="561DDAC1" w14:textId="11E4C4A0" w:rsidR="002B36F9" w:rsidRPr="0067373B" w:rsidRDefault="002B36F9" w:rsidP="56DCD200">
            <w:pPr>
              <w:pStyle w:val="Listeavsnitt"/>
              <w:rPr>
                <w:rFonts w:cstheme="minorHAnsi"/>
              </w:rPr>
            </w:pPr>
            <w:r w:rsidRPr="56DCD200">
              <w:rPr>
                <w:rFonts w:ascii="Calibri" w:eastAsia="Calibri" w:hAnsi="Calibri" w:cs="Calibri"/>
                <w:color w:val="000000" w:themeColor="text1"/>
              </w:rPr>
              <w:t xml:space="preserve">Formell kompetanse </w:t>
            </w:r>
          </w:p>
          <w:p w14:paraId="5024A1E9" w14:textId="5F61BDF0" w:rsidR="002B36F9" w:rsidRPr="0067373B" w:rsidRDefault="002B36F9" w:rsidP="56DCD200">
            <w:pPr>
              <w:pStyle w:val="Listeavsnitt"/>
              <w:rPr>
                <w:rFonts w:cstheme="minorHAnsi"/>
              </w:rPr>
            </w:pPr>
            <w:r w:rsidRPr="56DCD200">
              <w:rPr>
                <w:rFonts w:ascii="Calibri" w:eastAsia="Calibri" w:hAnsi="Calibri" w:cs="Calibri"/>
                <w:color w:val="000000" w:themeColor="text1"/>
              </w:rPr>
              <w:t xml:space="preserve">Erfaring med samspillsentrepriser </w:t>
            </w:r>
          </w:p>
          <w:p w14:paraId="2EA6BDAB" w14:textId="7572A43E" w:rsidR="002B36F9" w:rsidRPr="0067373B" w:rsidRDefault="002B36F9" w:rsidP="56DCD200">
            <w:pPr>
              <w:pStyle w:val="Listeavsnitt"/>
              <w:rPr>
                <w:rFonts w:cstheme="minorHAnsi"/>
              </w:rPr>
            </w:pPr>
            <w:r w:rsidRPr="56DCD200">
              <w:rPr>
                <w:rFonts w:ascii="Calibri" w:eastAsia="Calibri" w:hAnsi="Calibri" w:cs="Calibri"/>
                <w:color w:val="000000" w:themeColor="text1"/>
              </w:rPr>
              <w:t xml:space="preserve">Erfaring med prekvalifisering og forhandlinger </w:t>
            </w:r>
          </w:p>
          <w:p w14:paraId="0B729A5E" w14:textId="52B28390" w:rsidR="002B36F9" w:rsidRPr="0067373B" w:rsidRDefault="002B36F9" w:rsidP="56DCD200">
            <w:pPr>
              <w:pStyle w:val="Listeavsnitt"/>
              <w:rPr>
                <w:rFonts w:cstheme="minorHAnsi"/>
              </w:rPr>
            </w:pPr>
            <w:r w:rsidRPr="56DCD200">
              <w:rPr>
                <w:rFonts w:ascii="Calibri" w:eastAsia="Calibri" w:hAnsi="Calibri" w:cs="Calibri"/>
                <w:color w:val="000000" w:themeColor="text1"/>
              </w:rPr>
              <w:t xml:space="preserve">Kompetanse og erfaring innen totalentreprise </w:t>
            </w:r>
          </w:p>
          <w:p w14:paraId="65743B61" w14:textId="72309D83" w:rsidR="002B36F9" w:rsidRPr="0067373B" w:rsidRDefault="002B36F9" w:rsidP="56DCD200">
            <w:pPr>
              <w:pStyle w:val="Listeavsnitt"/>
              <w:rPr>
                <w:rFonts w:cstheme="minorHAnsi"/>
              </w:rPr>
            </w:pPr>
            <w:r w:rsidRPr="56DCD200">
              <w:rPr>
                <w:rFonts w:ascii="Calibri" w:eastAsia="Calibri" w:hAnsi="Calibri" w:cs="Calibri"/>
                <w:color w:val="000000" w:themeColor="text1"/>
              </w:rPr>
              <w:t xml:space="preserve">Samarbeidsegenskaper </w:t>
            </w:r>
          </w:p>
          <w:p w14:paraId="0AB20F54" w14:textId="7E287193" w:rsidR="002B36F9" w:rsidRDefault="002B36F9" w:rsidP="56DCD200">
            <w:pPr>
              <w:pStyle w:val="Listeavsnitt"/>
              <w:rPr>
                <w:rFonts w:ascii="Calibri" w:eastAsia="Calibri" w:hAnsi="Calibri" w:cs="Calibri"/>
                <w:color w:val="000000" w:themeColor="text1"/>
              </w:rPr>
            </w:pPr>
            <w:r w:rsidRPr="56DCD200">
              <w:rPr>
                <w:rFonts w:ascii="Calibri" w:eastAsia="Calibri" w:hAnsi="Calibri" w:cs="Calibri"/>
                <w:color w:val="000000" w:themeColor="text1"/>
              </w:rPr>
              <w:t xml:space="preserve">Intervju av tilbudt personell kan bli aktuelt </w:t>
            </w:r>
          </w:p>
          <w:p w14:paraId="54E1D5F7" w14:textId="7F4E32E9" w:rsidR="004456AC" w:rsidRDefault="004456AC" w:rsidP="56DCD200">
            <w:pPr>
              <w:pStyle w:val="Listeavsnitt"/>
              <w:rPr>
                <w:rFonts w:ascii="Calibri" w:eastAsia="Calibri" w:hAnsi="Calibri" w:cs="Calibri"/>
                <w:color w:val="000000" w:themeColor="text1"/>
              </w:rPr>
            </w:pPr>
            <w:r w:rsidRPr="56DCD200">
              <w:rPr>
                <w:rFonts w:ascii="Calibri" w:eastAsia="Calibri" w:hAnsi="Calibri" w:cs="Calibri"/>
                <w:color w:val="000000" w:themeColor="text1"/>
              </w:rPr>
              <w:t>Det kan bli aktuelt å kontakte referanser</w:t>
            </w:r>
          </w:p>
          <w:p w14:paraId="522FA7B1" w14:textId="0FF9591D" w:rsidR="002B36F9" w:rsidRPr="0067373B" w:rsidRDefault="002B36F9" w:rsidP="56DCD200">
            <w:pPr>
              <w:pStyle w:val="Listeavsnitt"/>
              <w:rPr>
                <w:rFonts w:cstheme="minorHAnsi"/>
              </w:rPr>
            </w:pPr>
            <w:r w:rsidRPr="56DCD200">
              <w:rPr>
                <w:rFonts w:ascii="Calibri" w:eastAsia="Calibri" w:hAnsi="Calibri" w:cs="Calibri"/>
                <w:color w:val="000000" w:themeColor="text1"/>
              </w:rPr>
              <w:t xml:space="preserve">Relevans og kvalitet på </w:t>
            </w:r>
            <w:r>
              <w:rPr>
                <w:rFonts w:cstheme="minorHAnsi"/>
              </w:rPr>
              <w:t xml:space="preserve">3 </w:t>
            </w:r>
            <w:r w:rsidRPr="0067373B">
              <w:rPr>
                <w:rFonts w:cstheme="minorHAnsi"/>
              </w:rPr>
              <w:t>referanse</w:t>
            </w:r>
            <w:r>
              <w:rPr>
                <w:rFonts w:cstheme="minorHAnsi"/>
              </w:rPr>
              <w:t>r per samspillskonsulent</w:t>
            </w:r>
          </w:p>
          <w:p w14:paraId="1CF154E7" w14:textId="6CE46F90" w:rsidR="002B36F9" w:rsidRPr="0067373B" w:rsidRDefault="002B36F9" w:rsidP="56DCD200">
            <w:pPr>
              <w:pStyle w:val="Listeavsnitt"/>
              <w:rPr>
                <w:rFonts w:cstheme="minorHAnsi"/>
              </w:rPr>
            </w:pPr>
            <w:r w:rsidRPr="56DCD200">
              <w:rPr>
                <w:rFonts w:ascii="Calibri" w:eastAsia="Calibri" w:hAnsi="Calibri" w:cs="Calibri"/>
                <w:color w:val="000000" w:themeColor="text1"/>
              </w:rPr>
              <w:t xml:space="preserve">Samspillskonsulentene skal være ansatt hos </w:t>
            </w:r>
            <w:r>
              <w:rPr>
                <w:rFonts w:cstheme="minorHAnsi"/>
              </w:rPr>
              <w:t>hovedleverandør</w:t>
            </w:r>
          </w:p>
          <w:p w14:paraId="02BA7FD6" w14:textId="77777777" w:rsidR="002B36F9" w:rsidRPr="0067373B" w:rsidRDefault="002B36F9" w:rsidP="00DB22E8">
            <w:pPr>
              <w:spacing w:after="14" w:line="259" w:lineRule="auto"/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C6E3B9" w14:textId="77777777" w:rsidR="002B36F9" w:rsidRPr="0067373B" w:rsidRDefault="002B36F9" w:rsidP="00DB22E8">
            <w:pPr>
              <w:rPr>
                <w:rFonts w:cstheme="minorHAnsi"/>
              </w:rPr>
            </w:pPr>
            <w:r w:rsidRPr="0067373B">
              <w:rPr>
                <w:rFonts w:cstheme="minorHAnsi"/>
              </w:rPr>
              <w:t>40%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B05C7" w14:textId="77777777" w:rsidR="002B36F9" w:rsidRPr="0067373B" w:rsidRDefault="002B36F9" w:rsidP="00DB22E8">
            <w:pPr>
              <w:rPr>
                <w:u w:val="single"/>
              </w:rPr>
            </w:pPr>
          </w:p>
          <w:p w14:paraId="0BB97E69" w14:textId="77777777" w:rsidR="002B36F9" w:rsidRPr="0067373B" w:rsidRDefault="002B36F9" w:rsidP="00DB22E8">
            <w:pPr>
              <w:rPr>
                <w:u w:val="single"/>
              </w:rPr>
            </w:pPr>
            <w:r w:rsidRPr="0067373B">
              <w:rPr>
                <w:u w:val="single"/>
              </w:rPr>
              <w:t>Krav til dokumentasjon:</w:t>
            </w:r>
          </w:p>
          <w:p w14:paraId="663330D3" w14:textId="00F42188" w:rsidR="002B36F9" w:rsidRPr="00376FCD" w:rsidRDefault="002B36F9" w:rsidP="00376FCD">
            <w:pPr>
              <w:pStyle w:val="Listeavsnitt"/>
              <w:numPr>
                <w:ilvl w:val="0"/>
                <w:numId w:val="29"/>
              </w:numPr>
              <w:spacing w:line="268" w:lineRule="auto"/>
            </w:pPr>
            <w:r w:rsidRPr="0067373B">
              <w:t xml:space="preserve">CV for </w:t>
            </w:r>
            <w:r>
              <w:t xml:space="preserve">2 </w:t>
            </w:r>
            <w:r w:rsidRPr="0067373B">
              <w:t xml:space="preserve">tilbudte samspillkonsulenter med </w:t>
            </w:r>
            <w:r>
              <w:t xml:space="preserve">3 </w:t>
            </w:r>
            <w:r w:rsidRPr="0067373B">
              <w:t>referanser</w:t>
            </w:r>
            <w:r>
              <w:t xml:space="preserve"> for hver</w:t>
            </w:r>
            <w:r w:rsidRPr="0067373B">
              <w:t xml:space="preserve">. </w:t>
            </w:r>
            <w:r>
              <w:t xml:space="preserve">Fyll ut </w:t>
            </w:r>
            <w:r w:rsidR="00376FCD">
              <w:t xml:space="preserve">en versjon av </w:t>
            </w:r>
            <w:r w:rsidRPr="0067373B">
              <w:rPr>
                <w:color w:val="4F81BD" w:themeColor="accent1"/>
                <w:u w:val="single"/>
              </w:rPr>
              <w:t>Vedlegg 04 CV og referanser for tilbudte ressurser</w:t>
            </w:r>
            <w:r w:rsidR="004F7CA8" w:rsidRPr="004F7CA8">
              <w:t xml:space="preserve"> per tilbudt samspillskonsulent.</w:t>
            </w:r>
            <w:r w:rsidR="009B323D" w:rsidRPr="004F7CA8">
              <w:rPr>
                <w:rFonts w:eastAsiaTheme="minorEastAsia"/>
              </w:rPr>
              <w:t xml:space="preserve"> </w:t>
            </w:r>
          </w:p>
          <w:p w14:paraId="54E4EEB6" w14:textId="573A183A" w:rsidR="002B36F9" w:rsidRPr="0067373B" w:rsidRDefault="002B36F9" w:rsidP="002B36F9">
            <w:pPr>
              <w:pStyle w:val="Listeavsnitt"/>
              <w:numPr>
                <w:ilvl w:val="0"/>
                <w:numId w:val="29"/>
              </w:numPr>
              <w:spacing w:line="268" w:lineRule="auto"/>
            </w:pPr>
            <w:r w:rsidRPr="0067373B">
              <w:t>Oppdragsgiver forbeholder seg retten til å kontakte kandidater eller innkalle til intervju for vurdering av samarbeidsegenskaper og erfaring.</w:t>
            </w:r>
          </w:p>
        </w:tc>
      </w:tr>
    </w:tbl>
    <w:p w14:paraId="3678B5D9" w14:textId="77777777" w:rsidR="00CE3FE9" w:rsidRDefault="00CE3FE9" w:rsidP="00703002">
      <w:pPr>
        <w:rPr>
          <w:i/>
          <w:iCs/>
        </w:rPr>
      </w:pPr>
    </w:p>
    <w:p w14:paraId="603F3443" w14:textId="77777777" w:rsidR="00985461" w:rsidRDefault="00985461" w:rsidP="00703002">
      <w:pPr>
        <w:rPr>
          <w:i/>
          <w:iCs/>
        </w:rPr>
      </w:pPr>
    </w:p>
    <w:p w14:paraId="42AD950D" w14:textId="77777777" w:rsidR="007A02CA" w:rsidRPr="00985461" w:rsidRDefault="007A02CA" w:rsidP="007A02CA">
      <w:pPr>
        <w:rPr>
          <w:b/>
          <w:bCs/>
          <w:sz w:val="28"/>
          <w:szCs w:val="28"/>
        </w:rPr>
      </w:pPr>
      <w:r w:rsidRPr="00985461">
        <w:rPr>
          <w:b/>
          <w:bCs/>
          <w:sz w:val="32"/>
          <w:szCs w:val="32"/>
        </w:rPr>
        <w:t>Tilbudt for rolle samspillskonsulent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015"/>
        <w:gridCol w:w="7045"/>
      </w:tblGrid>
      <w:tr w:rsidR="007A02CA" w14:paraId="3F5BDE48" w14:textId="77777777" w:rsidTr="00CA3280">
        <w:tc>
          <w:tcPr>
            <w:tcW w:w="1838" w:type="dxa"/>
            <w:shd w:val="clear" w:color="auto" w:fill="D9D9D9" w:themeFill="background1" w:themeFillShade="D9"/>
          </w:tcPr>
          <w:p w14:paraId="183BEE04" w14:textId="77777777" w:rsidR="007A02CA" w:rsidRDefault="007A02CA" w:rsidP="00785696">
            <w:pPr>
              <w:rPr>
                <w:b/>
              </w:rPr>
            </w:pPr>
            <w:r>
              <w:rPr>
                <w:b/>
              </w:rPr>
              <w:t>Navn:</w:t>
            </w:r>
          </w:p>
        </w:tc>
        <w:tc>
          <w:tcPr>
            <w:tcW w:w="7222" w:type="dxa"/>
          </w:tcPr>
          <w:p w14:paraId="4E26BE35" w14:textId="77777777" w:rsidR="007A02CA" w:rsidRDefault="007A02CA" w:rsidP="00785696">
            <w:pPr>
              <w:rPr>
                <w:b/>
              </w:rPr>
            </w:pPr>
          </w:p>
        </w:tc>
      </w:tr>
      <w:tr w:rsidR="007A02CA" w14:paraId="099234C2" w14:textId="77777777" w:rsidTr="00CA3280">
        <w:tc>
          <w:tcPr>
            <w:tcW w:w="1838" w:type="dxa"/>
            <w:shd w:val="clear" w:color="auto" w:fill="D9D9D9" w:themeFill="background1" w:themeFillShade="D9"/>
          </w:tcPr>
          <w:p w14:paraId="426B40A1" w14:textId="77777777" w:rsidR="007A02CA" w:rsidRDefault="007A02CA" w:rsidP="00785696">
            <w:pPr>
              <w:rPr>
                <w:b/>
              </w:rPr>
            </w:pPr>
            <w:r>
              <w:rPr>
                <w:b/>
              </w:rPr>
              <w:t>E-postadresse:</w:t>
            </w:r>
          </w:p>
        </w:tc>
        <w:tc>
          <w:tcPr>
            <w:tcW w:w="7222" w:type="dxa"/>
          </w:tcPr>
          <w:p w14:paraId="279B3D7A" w14:textId="77777777" w:rsidR="007A02CA" w:rsidRDefault="007A02CA" w:rsidP="00785696">
            <w:pPr>
              <w:rPr>
                <w:b/>
              </w:rPr>
            </w:pPr>
          </w:p>
        </w:tc>
      </w:tr>
      <w:tr w:rsidR="007A02CA" w14:paraId="556A0EC6" w14:textId="77777777" w:rsidTr="00CA3280">
        <w:tc>
          <w:tcPr>
            <w:tcW w:w="1838" w:type="dxa"/>
            <w:shd w:val="clear" w:color="auto" w:fill="D9D9D9" w:themeFill="background1" w:themeFillShade="D9"/>
          </w:tcPr>
          <w:p w14:paraId="48FEBC3C" w14:textId="77777777" w:rsidR="007A02CA" w:rsidRDefault="007A02CA" w:rsidP="00785696">
            <w:pPr>
              <w:rPr>
                <w:b/>
              </w:rPr>
            </w:pPr>
            <w:r>
              <w:rPr>
                <w:b/>
              </w:rPr>
              <w:t>Mobil:</w:t>
            </w:r>
          </w:p>
        </w:tc>
        <w:tc>
          <w:tcPr>
            <w:tcW w:w="7222" w:type="dxa"/>
          </w:tcPr>
          <w:p w14:paraId="6F8827C1" w14:textId="77777777" w:rsidR="007A02CA" w:rsidRDefault="007A02CA" w:rsidP="00785696">
            <w:pPr>
              <w:rPr>
                <w:b/>
              </w:rPr>
            </w:pPr>
          </w:p>
        </w:tc>
      </w:tr>
      <w:tr w:rsidR="007A02CA" w14:paraId="5D84AAF5" w14:textId="77777777" w:rsidTr="00CA3280">
        <w:tc>
          <w:tcPr>
            <w:tcW w:w="1838" w:type="dxa"/>
            <w:shd w:val="clear" w:color="auto" w:fill="D9D9D9" w:themeFill="background1" w:themeFillShade="D9"/>
          </w:tcPr>
          <w:p w14:paraId="60C59EEA" w14:textId="77777777" w:rsidR="007A02CA" w:rsidRDefault="007A02CA" w:rsidP="00785696">
            <w:pPr>
              <w:rPr>
                <w:b/>
                <w:bCs/>
              </w:rPr>
            </w:pPr>
            <w:r w:rsidRPr="38D7A857">
              <w:rPr>
                <w:b/>
                <w:bCs/>
              </w:rPr>
              <w:t>Fødselsår:</w:t>
            </w:r>
          </w:p>
        </w:tc>
        <w:tc>
          <w:tcPr>
            <w:tcW w:w="7222" w:type="dxa"/>
          </w:tcPr>
          <w:p w14:paraId="186E60CF" w14:textId="77777777" w:rsidR="007A02CA" w:rsidRDefault="007A02CA" w:rsidP="00785696">
            <w:pPr>
              <w:rPr>
                <w:b/>
              </w:rPr>
            </w:pPr>
          </w:p>
        </w:tc>
      </w:tr>
      <w:tr w:rsidR="00CA3280" w14:paraId="1B2D84C3" w14:textId="77777777" w:rsidTr="00CA3280">
        <w:tc>
          <w:tcPr>
            <w:tcW w:w="1838" w:type="dxa"/>
            <w:shd w:val="clear" w:color="auto" w:fill="D9D9D9" w:themeFill="background1" w:themeFillShade="D9"/>
          </w:tcPr>
          <w:p w14:paraId="015B102F" w14:textId="2C7ED5C3" w:rsidR="00CA3280" w:rsidRPr="00CA3280" w:rsidRDefault="00CA3280" w:rsidP="00CA3280">
            <w:pPr>
              <w:rPr>
                <w:b/>
                <w:bCs/>
              </w:rPr>
            </w:pPr>
            <w:r w:rsidRPr="00CA3280">
              <w:rPr>
                <w:b/>
                <w:bCs/>
              </w:rPr>
              <w:t>Egnethet for rollen samspillskonsulent:</w:t>
            </w:r>
          </w:p>
        </w:tc>
        <w:tc>
          <w:tcPr>
            <w:tcW w:w="7222" w:type="dxa"/>
          </w:tcPr>
          <w:p w14:paraId="1D8890F3" w14:textId="18DB564F" w:rsidR="00CA3280" w:rsidRDefault="00CA3280" w:rsidP="00CA3280">
            <w:pPr>
              <w:rPr>
                <w:b/>
              </w:rPr>
            </w:pPr>
            <w:r>
              <w:t>Beskrivelse av personlig egnethet opp mot rollen</w:t>
            </w:r>
          </w:p>
        </w:tc>
      </w:tr>
    </w:tbl>
    <w:p w14:paraId="459F56F7" w14:textId="77777777" w:rsidR="007A02CA" w:rsidRDefault="007A02CA" w:rsidP="007A02CA">
      <w:pPr>
        <w:rPr>
          <w:b/>
        </w:rPr>
      </w:pPr>
    </w:p>
    <w:p w14:paraId="456574B4" w14:textId="77777777" w:rsidR="00230244" w:rsidRDefault="00230244" w:rsidP="007A02CA"/>
    <w:p w14:paraId="585ED074" w14:textId="77777777" w:rsidR="007A02CA" w:rsidRDefault="007A02CA" w:rsidP="007A02CA">
      <w:pPr>
        <w:jc w:val="center"/>
        <w:rPr>
          <w:b/>
          <w:bCs/>
          <w:sz w:val="32"/>
          <w:szCs w:val="32"/>
          <w:u w:val="single"/>
        </w:rPr>
      </w:pPr>
      <w:r w:rsidRPr="38D7A857">
        <w:rPr>
          <w:b/>
          <w:bCs/>
          <w:sz w:val="32"/>
          <w:szCs w:val="32"/>
          <w:u w:val="single"/>
        </w:rPr>
        <w:t>Relevant utdannelse</w:t>
      </w:r>
    </w:p>
    <w:p w14:paraId="1179439B" w14:textId="005383E4" w:rsidR="00783639" w:rsidRPr="00230244" w:rsidRDefault="00A342D1" w:rsidP="00783639">
      <w:pPr>
        <w:rPr>
          <w:i/>
          <w:iCs/>
        </w:rPr>
      </w:pPr>
      <w:r>
        <w:rPr>
          <w:i/>
          <w:iCs/>
        </w:rPr>
        <w:t>Tabellen</w:t>
      </w:r>
      <w:r w:rsidR="00783639" w:rsidRPr="00230244">
        <w:rPr>
          <w:i/>
          <w:iCs/>
        </w:rPr>
        <w:t xml:space="preserve"> «Relevant utdannelse» kan utvides med flere linjer, men det er ikke tillatt å endre på tabellene. Informasjon som ikke er lagt inn i tabell, vil ikke bli hensyntatt ved evaluering.</w:t>
      </w:r>
    </w:p>
    <w:p w14:paraId="7B589C83" w14:textId="77777777" w:rsidR="00783639" w:rsidRPr="00952844" w:rsidRDefault="00783639" w:rsidP="007A02CA">
      <w:pPr>
        <w:jc w:val="center"/>
        <w:rPr>
          <w:b/>
          <w:bCs/>
          <w:sz w:val="32"/>
          <w:szCs w:val="32"/>
          <w:u w:val="single"/>
        </w:rPr>
      </w:pPr>
    </w:p>
    <w:p w14:paraId="486FD4F9" w14:textId="22B77451" w:rsidR="007A02CA" w:rsidRDefault="007A02CA" w:rsidP="007A02CA">
      <w:pPr>
        <w:rPr>
          <w:b/>
          <w:bCs/>
        </w:rPr>
      </w:pPr>
      <w:r w:rsidRPr="0662C83C">
        <w:rPr>
          <w:b/>
          <w:bCs/>
        </w:rPr>
        <w:t>Formalutdannelse</w:t>
      </w:r>
      <w:r w:rsidR="00FE798F">
        <w:rPr>
          <w:b/>
          <w:bCs/>
        </w:rPr>
        <w:t xml:space="preserve"> </w:t>
      </w:r>
      <w:r w:rsidRPr="0662C83C">
        <w:rPr>
          <w:b/>
          <w:bCs/>
        </w:rPr>
        <w:t>og annen etterutdanning relevant for rollen</w:t>
      </w:r>
      <w:r w:rsidR="00A342D1">
        <w:rPr>
          <w:b/>
          <w:bCs/>
        </w:rPr>
        <w:t>:</w:t>
      </w:r>
    </w:p>
    <w:tbl>
      <w:tblPr>
        <w:tblStyle w:val="Tabellrutenett"/>
        <w:tblW w:w="9067" w:type="dxa"/>
        <w:tblInd w:w="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shd w:val="clear" w:color="auto" w:fill="FFC000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7A02CA" w14:paraId="5EF0C7E5" w14:textId="77777777" w:rsidTr="00EF0620">
        <w:tc>
          <w:tcPr>
            <w:tcW w:w="2332" w:type="dxa"/>
            <w:gridSpan w:val="2"/>
            <w:shd w:val="clear" w:color="auto" w:fill="D9D9D9" w:themeFill="background1" w:themeFillShade="D9"/>
          </w:tcPr>
          <w:p w14:paraId="054A1E57" w14:textId="77777777" w:rsidR="007A02CA" w:rsidRDefault="007A02CA" w:rsidP="00785696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077AA6D5" w14:textId="77777777" w:rsidR="007A02CA" w:rsidRDefault="007A02CA" w:rsidP="00785696">
            <w:r>
              <w:t>Institusjon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075EE7D7" w14:textId="77777777" w:rsidR="007A02CA" w:rsidRDefault="007A02CA" w:rsidP="00785696">
            <w:r>
              <w:t>Grad / beskrivelse</w:t>
            </w:r>
          </w:p>
        </w:tc>
      </w:tr>
      <w:tr w:rsidR="007A02CA" w14:paraId="5FE2CF48" w14:textId="77777777" w:rsidTr="00B47BFC">
        <w:tc>
          <w:tcPr>
            <w:tcW w:w="1166" w:type="dxa"/>
          </w:tcPr>
          <w:p w14:paraId="56317D26" w14:textId="77777777" w:rsidR="007A02CA" w:rsidRDefault="007A02CA" w:rsidP="00785696">
            <w:pPr>
              <w:jc w:val="center"/>
            </w:pPr>
            <w:proofErr w:type="spellStart"/>
            <w:r>
              <w:t>mm.åååå</w:t>
            </w:r>
            <w:proofErr w:type="spellEnd"/>
          </w:p>
        </w:tc>
        <w:tc>
          <w:tcPr>
            <w:tcW w:w="1166" w:type="dxa"/>
          </w:tcPr>
          <w:p w14:paraId="439AF64B" w14:textId="77777777" w:rsidR="007A02CA" w:rsidRDefault="007A02CA" w:rsidP="00785696">
            <w:pPr>
              <w:jc w:val="center"/>
            </w:pPr>
            <w:proofErr w:type="spellStart"/>
            <w:r>
              <w:t>mm.åååå</w:t>
            </w:r>
            <w:proofErr w:type="spellEnd"/>
          </w:p>
        </w:tc>
        <w:tc>
          <w:tcPr>
            <w:tcW w:w="2908" w:type="dxa"/>
          </w:tcPr>
          <w:p w14:paraId="2AE76CC5" w14:textId="77777777" w:rsidR="007A02CA" w:rsidRDefault="007A02CA" w:rsidP="00785696">
            <w:r>
              <w:t>«navn»</w:t>
            </w:r>
          </w:p>
        </w:tc>
        <w:tc>
          <w:tcPr>
            <w:tcW w:w="3827" w:type="dxa"/>
          </w:tcPr>
          <w:p w14:paraId="0B448D06" w14:textId="77777777" w:rsidR="007A02CA" w:rsidRPr="00572E3E" w:rsidRDefault="007A02CA" w:rsidP="00785696">
            <w:pPr>
              <w:rPr>
                <w:i/>
                <w:iCs/>
              </w:rPr>
            </w:pPr>
            <w:r w:rsidRPr="00572E3E">
              <w:rPr>
                <w:i/>
                <w:iCs/>
              </w:rPr>
              <w:t>«grad / Begrunnelse for relevans opp mot rollen samspillskonsulent.»</w:t>
            </w:r>
          </w:p>
        </w:tc>
      </w:tr>
      <w:tr w:rsidR="007A02CA" w14:paraId="514297BF" w14:textId="77777777" w:rsidTr="00B47BFC">
        <w:tc>
          <w:tcPr>
            <w:tcW w:w="1166" w:type="dxa"/>
          </w:tcPr>
          <w:p w14:paraId="1B36EE86" w14:textId="77777777" w:rsidR="007A02CA" w:rsidRDefault="007A02CA" w:rsidP="00785696">
            <w:pPr>
              <w:jc w:val="center"/>
            </w:pPr>
          </w:p>
        </w:tc>
        <w:tc>
          <w:tcPr>
            <w:tcW w:w="1166" w:type="dxa"/>
          </w:tcPr>
          <w:p w14:paraId="25695DB4" w14:textId="77777777" w:rsidR="007A02CA" w:rsidRDefault="007A02CA" w:rsidP="00785696">
            <w:pPr>
              <w:jc w:val="center"/>
            </w:pPr>
          </w:p>
        </w:tc>
        <w:tc>
          <w:tcPr>
            <w:tcW w:w="2908" w:type="dxa"/>
          </w:tcPr>
          <w:p w14:paraId="563C7FC2" w14:textId="77777777" w:rsidR="007A02CA" w:rsidRDefault="007A02CA" w:rsidP="00785696"/>
        </w:tc>
        <w:tc>
          <w:tcPr>
            <w:tcW w:w="3827" w:type="dxa"/>
          </w:tcPr>
          <w:p w14:paraId="69FE063F" w14:textId="77777777" w:rsidR="007A02CA" w:rsidRDefault="007A02CA" w:rsidP="00785696"/>
        </w:tc>
      </w:tr>
      <w:tr w:rsidR="007A02CA" w14:paraId="49CCFCC3" w14:textId="77777777" w:rsidTr="00B47BFC">
        <w:tc>
          <w:tcPr>
            <w:tcW w:w="1166" w:type="dxa"/>
          </w:tcPr>
          <w:p w14:paraId="02C453B5" w14:textId="77777777" w:rsidR="007A02CA" w:rsidRDefault="007A02CA" w:rsidP="00785696">
            <w:pPr>
              <w:jc w:val="center"/>
            </w:pPr>
          </w:p>
        </w:tc>
        <w:tc>
          <w:tcPr>
            <w:tcW w:w="1166" w:type="dxa"/>
          </w:tcPr>
          <w:p w14:paraId="40CBE7A6" w14:textId="77777777" w:rsidR="007A02CA" w:rsidRDefault="007A02CA" w:rsidP="00785696">
            <w:pPr>
              <w:jc w:val="center"/>
            </w:pPr>
          </w:p>
        </w:tc>
        <w:tc>
          <w:tcPr>
            <w:tcW w:w="2908" w:type="dxa"/>
          </w:tcPr>
          <w:p w14:paraId="69829B2E" w14:textId="77777777" w:rsidR="007A02CA" w:rsidRDefault="007A02CA" w:rsidP="00785696"/>
        </w:tc>
        <w:tc>
          <w:tcPr>
            <w:tcW w:w="3827" w:type="dxa"/>
          </w:tcPr>
          <w:p w14:paraId="52881651" w14:textId="77777777" w:rsidR="007A02CA" w:rsidRDefault="007A02CA" w:rsidP="00785696"/>
        </w:tc>
      </w:tr>
    </w:tbl>
    <w:p w14:paraId="083631CE" w14:textId="77777777" w:rsidR="00F7490E" w:rsidRDefault="00F7490E" w:rsidP="007A02CA">
      <w:pPr>
        <w:rPr>
          <w:b/>
          <w:sz w:val="32"/>
          <w:u w:val="single"/>
        </w:rPr>
      </w:pPr>
    </w:p>
    <w:p w14:paraId="06834F15" w14:textId="77777777" w:rsidR="007A02CA" w:rsidRDefault="007A02CA" w:rsidP="007A02CA">
      <w:pPr>
        <w:jc w:val="center"/>
        <w:rPr>
          <w:b/>
          <w:bCs/>
          <w:sz w:val="32"/>
          <w:szCs w:val="32"/>
          <w:u w:val="single"/>
        </w:rPr>
      </w:pPr>
      <w:r w:rsidRPr="38D7A857">
        <w:rPr>
          <w:b/>
          <w:bCs/>
          <w:sz w:val="32"/>
          <w:szCs w:val="32"/>
          <w:u w:val="single"/>
        </w:rPr>
        <w:t>Relevant erfaring</w:t>
      </w:r>
    </w:p>
    <w:p w14:paraId="3FF87A6E" w14:textId="13EDEE63" w:rsidR="00A342D1" w:rsidRPr="00230244" w:rsidRDefault="00A342D1" w:rsidP="00A342D1">
      <w:pPr>
        <w:rPr>
          <w:i/>
          <w:iCs/>
        </w:rPr>
      </w:pPr>
      <w:r>
        <w:rPr>
          <w:i/>
          <w:iCs/>
        </w:rPr>
        <w:t>Tabellen</w:t>
      </w:r>
      <w:r w:rsidRPr="00230244">
        <w:rPr>
          <w:i/>
          <w:iCs/>
        </w:rPr>
        <w:t xml:space="preserve"> «Relevant erfaring» kan utvides med flere linjer, men det er ikke tillatt å endre på tabellene. Informasjon som ikke er lagt inn i tabell, vil ikke bli hensyntatt ved evaluering.</w:t>
      </w:r>
    </w:p>
    <w:p w14:paraId="290856D9" w14:textId="77777777" w:rsidR="00A342D1" w:rsidRPr="00952844" w:rsidRDefault="00A342D1" w:rsidP="007A02CA">
      <w:pPr>
        <w:jc w:val="center"/>
        <w:rPr>
          <w:b/>
          <w:bCs/>
          <w:sz w:val="32"/>
          <w:szCs w:val="32"/>
          <w:u w:val="single"/>
        </w:rPr>
      </w:pPr>
    </w:p>
    <w:p w14:paraId="767D87FB" w14:textId="089BED26" w:rsidR="007A02CA" w:rsidRDefault="004C1AF1" w:rsidP="007A02CA">
      <w:pPr>
        <w:rPr>
          <w:b/>
        </w:rPr>
      </w:pPr>
      <w:r>
        <w:rPr>
          <w:b/>
        </w:rPr>
        <w:t>Relevante a</w:t>
      </w:r>
      <w:r w:rsidR="007A02CA">
        <w:rPr>
          <w:b/>
        </w:rPr>
        <w:t>nsettelsesforhold</w:t>
      </w:r>
      <w:r w:rsidR="00A342D1">
        <w:rPr>
          <w:b/>
        </w:rPr>
        <w:t>:</w:t>
      </w:r>
    </w:p>
    <w:tbl>
      <w:tblPr>
        <w:tblStyle w:val="Tabellrutenett"/>
        <w:tblW w:w="884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shd w:val="clear" w:color="auto" w:fill="FFC000"/>
        <w:tblLook w:val="04A0" w:firstRow="1" w:lastRow="0" w:firstColumn="1" w:lastColumn="0" w:noHBand="0" w:noVBand="1"/>
      </w:tblPr>
      <w:tblGrid>
        <w:gridCol w:w="1681"/>
        <w:gridCol w:w="1462"/>
        <w:gridCol w:w="5702"/>
      </w:tblGrid>
      <w:tr w:rsidR="007A02CA" w14:paraId="44F4B4D9" w14:textId="77777777" w:rsidTr="00EF0620">
        <w:trPr>
          <w:trHeight w:val="300"/>
        </w:trPr>
        <w:tc>
          <w:tcPr>
            <w:tcW w:w="3143" w:type="dxa"/>
            <w:gridSpan w:val="2"/>
            <w:shd w:val="clear" w:color="auto" w:fill="D9D9D9" w:themeFill="background1" w:themeFillShade="D9"/>
          </w:tcPr>
          <w:p w14:paraId="48D6A098" w14:textId="77777777" w:rsidR="007A02CA" w:rsidRDefault="007A02CA" w:rsidP="00785696">
            <w:pPr>
              <w:jc w:val="center"/>
            </w:pPr>
            <w:r>
              <w:t>Tidsperiode fra - til</w:t>
            </w:r>
          </w:p>
        </w:tc>
        <w:tc>
          <w:tcPr>
            <w:tcW w:w="5702" w:type="dxa"/>
            <w:shd w:val="clear" w:color="auto" w:fill="D9D9D9" w:themeFill="background1" w:themeFillShade="D9"/>
          </w:tcPr>
          <w:p w14:paraId="6CDBBD29" w14:textId="77777777" w:rsidR="007A02CA" w:rsidRDefault="007A02CA" w:rsidP="00785696">
            <w:r>
              <w:t>Stilling</w:t>
            </w:r>
          </w:p>
        </w:tc>
      </w:tr>
      <w:tr w:rsidR="007A02CA" w14:paraId="5F9F7CE7" w14:textId="77777777" w:rsidTr="00EF0620">
        <w:trPr>
          <w:trHeight w:val="392"/>
        </w:trPr>
        <w:tc>
          <w:tcPr>
            <w:tcW w:w="1681" w:type="dxa"/>
          </w:tcPr>
          <w:p w14:paraId="7ACAB27C" w14:textId="77777777" w:rsidR="007A02CA" w:rsidRDefault="007A02CA" w:rsidP="00785696">
            <w:pPr>
              <w:jc w:val="center"/>
            </w:pPr>
            <w:proofErr w:type="spellStart"/>
            <w:r>
              <w:t>mm.åååå</w:t>
            </w:r>
            <w:proofErr w:type="spellEnd"/>
          </w:p>
        </w:tc>
        <w:tc>
          <w:tcPr>
            <w:tcW w:w="1462" w:type="dxa"/>
          </w:tcPr>
          <w:p w14:paraId="4D2E2E17" w14:textId="77777777" w:rsidR="007A02CA" w:rsidRDefault="007A02CA" w:rsidP="00785696">
            <w:pPr>
              <w:jc w:val="center"/>
            </w:pPr>
            <w:proofErr w:type="spellStart"/>
            <w:r>
              <w:t>mm.åååå</w:t>
            </w:r>
            <w:proofErr w:type="spellEnd"/>
          </w:p>
        </w:tc>
        <w:tc>
          <w:tcPr>
            <w:tcW w:w="5702" w:type="dxa"/>
          </w:tcPr>
          <w:p w14:paraId="7FAB09AF" w14:textId="77777777" w:rsidR="007A02CA" w:rsidRDefault="007A02CA" w:rsidP="00785696">
            <w:r>
              <w:t>«tittel / kort beskrivelse»</w:t>
            </w:r>
          </w:p>
        </w:tc>
      </w:tr>
      <w:tr w:rsidR="007A02CA" w14:paraId="2B742C33" w14:textId="77777777" w:rsidTr="00EF0620">
        <w:trPr>
          <w:trHeight w:val="300"/>
        </w:trPr>
        <w:tc>
          <w:tcPr>
            <w:tcW w:w="8845" w:type="dxa"/>
            <w:gridSpan w:val="3"/>
          </w:tcPr>
          <w:p w14:paraId="04878D5A" w14:textId="77777777" w:rsidR="007A02CA" w:rsidRPr="00046C31" w:rsidRDefault="007A02CA" w:rsidP="00785696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innhold. Begrunnelse for relevans opp mot rollen samspillskonsulent.</w:t>
            </w:r>
            <w:r w:rsidRPr="00046C31">
              <w:rPr>
                <w:i/>
              </w:rPr>
              <w:t>»</w:t>
            </w:r>
          </w:p>
          <w:p w14:paraId="5F466A98" w14:textId="77777777" w:rsidR="007A02CA" w:rsidRDefault="007A02CA" w:rsidP="00785696"/>
        </w:tc>
      </w:tr>
      <w:tr w:rsidR="007A02CA" w14:paraId="1690DBA2" w14:textId="77777777" w:rsidTr="00EF0620">
        <w:trPr>
          <w:trHeight w:val="300"/>
        </w:trPr>
        <w:tc>
          <w:tcPr>
            <w:tcW w:w="3143" w:type="dxa"/>
            <w:gridSpan w:val="2"/>
            <w:shd w:val="clear" w:color="auto" w:fill="D9D9D9" w:themeFill="background1" w:themeFillShade="D9"/>
          </w:tcPr>
          <w:p w14:paraId="22D07858" w14:textId="77777777" w:rsidR="007A02CA" w:rsidRDefault="007A02CA" w:rsidP="00785696">
            <w:pPr>
              <w:jc w:val="center"/>
            </w:pPr>
            <w:r>
              <w:t>Tidsperiode fra - til</w:t>
            </w:r>
          </w:p>
        </w:tc>
        <w:tc>
          <w:tcPr>
            <w:tcW w:w="5702" w:type="dxa"/>
            <w:shd w:val="clear" w:color="auto" w:fill="D9D9D9" w:themeFill="background1" w:themeFillShade="D9"/>
          </w:tcPr>
          <w:p w14:paraId="32A59D50" w14:textId="77777777" w:rsidR="007A02CA" w:rsidRDefault="007A02CA" w:rsidP="00785696">
            <w:r>
              <w:t>Stilling</w:t>
            </w:r>
          </w:p>
        </w:tc>
      </w:tr>
      <w:tr w:rsidR="007A02CA" w14:paraId="75411741" w14:textId="77777777" w:rsidTr="00EF0620">
        <w:trPr>
          <w:trHeight w:val="392"/>
        </w:trPr>
        <w:tc>
          <w:tcPr>
            <w:tcW w:w="1681" w:type="dxa"/>
          </w:tcPr>
          <w:p w14:paraId="4E4699F6" w14:textId="77777777" w:rsidR="007A02CA" w:rsidRDefault="007A02CA" w:rsidP="00785696">
            <w:pPr>
              <w:jc w:val="center"/>
            </w:pPr>
            <w:proofErr w:type="spellStart"/>
            <w:r>
              <w:t>mm.åååå</w:t>
            </w:r>
            <w:proofErr w:type="spellEnd"/>
          </w:p>
        </w:tc>
        <w:tc>
          <w:tcPr>
            <w:tcW w:w="1462" w:type="dxa"/>
          </w:tcPr>
          <w:p w14:paraId="058D507B" w14:textId="77777777" w:rsidR="007A02CA" w:rsidRDefault="007A02CA" w:rsidP="00785696">
            <w:pPr>
              <w:jc w:val="center"/>
            </w:pPr>
            <w:proofErr w:type="spellStart"/>
            <w:r>
              <w:t>mm.åååå</w:t>
            </w:r>
            <w:proofErr w:type="spellEnd"/>
          </w:p>
        </w:tc>
        <w:tc>
          <w:tcPr>
            <w:tcW w:w="5702" w:type="dxa"/>
          </w:tcPr>
          <w:p w14:paraId="1955378F" w14:textId="77777777" w:rsidR="007A02CA" w:rsidRDefault="007A02CA" w:rsidP="00785696">
            <w:r>
              <w:t>«tittel / kort beskrivelse»</w:t>
            </w:r>
          </w:p>
        </w:tc>
      </w:tr>
      <w:tr w:rsidR="007A02CA" w14:paraId="24F0339C" w14:textId="77777777" w:rsidTr="00EF0620">
        <w:trPr>
          <w:trHeight w:val="300"/>
        </w:trPr>
        <w:tc>
          <w:tcPr>
            <w:tcW w:w="8845" w:type="dxa"/>
            <w:gridSpan w:val="3"/>
          </w:tcPr>
          <w:p w14:paraId="5D25FC31" w14:textId="77777777" w:rsidR="007A02CA" w:rsidRDefault="007A02CA" w:rsidP="00785696">
            <w:pPr>
              <w:rPr>
                <w:i/>
                <w:iCs/>
              </w:rPr>
            </w:pPr>
            <w:r w:rsidRPr="38D7A857">
              <w:rPr>
                <w:i/>
                <w:iCs/>
              </w:rPr>
              <w:t xml:space="preserve"> «Beskrivelse/sammendrag av stillingens innhold</w:t>
            </w:r>
            <w:r>
              <w:rPr>
                <w:i/>
                <w:iCs/>
              </w:rPr>
              <w:t xml:space="preserve">. </w:t>
            </w:r>
            <w:r>
              <w:rPr>
                <w:i/>
              </w:rPr>
              <w:t>Begrunnelse for relevans opp mot rollen samspillskonsulent.</w:t>
            </w:r>
            <w:r w:rsidRPr="38D7A857">
              <w:rPr>
                <w:i/>
                <w:iCs/>
              </w:rPr>
              <w:t>»</w:t>
            </w:r>
          </w:p>
          <w:p w14:paraId="1548CD14" w14:textId="77777777" w:rsidR="007A02CA" w:rsidRDefault="007A02CA" w:rsidP="00785696"/>
        </w:tc>
      </w:tr>
    </w:tbl>
    <w:p w14:paraId="2DF8BC1E" w14:textId="77777777" w:rsidR="007A02CA" w:rsidRDefault="007A02CA" w:rsidP="007A02CA">
      <w:pPr>
        <w:rPr>
          <w:b/>
          <w:bCs/>
        </w:rPr>
      </w:pPr>
    </w:p>
    <w:p w14:paraId="3A559993" w14:textId="77777777" w:rsidR="007A02CA" w:rsidRDefault="007A02CA" w:rsidP="007A02CA">
      <w:pPr>
        <w:rPr>
          <w:b/>
        </w:rPr>
      </w:pPr>
    </w:p>
    <w:p w14:paraId="00F16B9B" w14:textId="77777777" w:rsidR="007A02CA" w:rsidRDefault="007A02CA" w:rsidP="007A02CA">
      <w:pPr>
        <w:jc w:val="center"/>
        <w:rPr>
          <w:b/>
          <w:bCs/>
          <w:sz w:val="32"/>
          <w:szCs w:val="32"/>
          <w:u w:val="single"/>
        </w:rPr>
      </w:pPr>
      <w:r w:rsidRPr="38D7A857">
        <w:rPr>
          <w:b/>
          <w:bCs/>
          <w:sz w:val="32"/>
          <w:szCs w:val="32"/>
          <w:u w:val="single"/>
        </w:rPr>
        <w:t>Relevant prosjekterfaring</w:t>
      </w:r>
    </w:p>
    <w:p w14:paraId="48B9CC8F" w14:textId="722CCF95" w:rsidR="007A02CA" w:rsidRPr="00FC522C" w:rsidRDefault="007A02CA" w:rsidP="007A02CA">
      <w:pPr>
        <w:rPr>
          <w:i/>
          <w:iCs/>
        </w:rPr>
      </w:pPr>
      <w:r>
        <w:rPr>
          <w:i/>
          <w:iCs/>
        </w:rPr>
        <w:t xml:space="preserve">Referanseprosjekter skal være relevante for oppdraget. Det er opp til leverandøren å begrunne referanseprosjektenes relevans. Prosjekter som ikke er relevante gis ingen poeng. Referanseprosjektene følger ressursen, og kan være gjennomført for en annen arbeidsgiver. </w:t>
      </w:r>
    </w:p>
    <w:p w14:paraId="1AE96D15" w14:textId="77777777" w:rsidR="007A02CA" w:rsidRPr="00605E85" w:rsidRDefault="007A02CA" w:rsidP="007A02CA">
      <w:pPr>
        <w:rPr>
          <w:b/>
          <w:sz w:val="16"/>
          <w:szCs w:val="10"/>
          <w:u w:val="single"/>
        </w:rPr>
      </w:pPr>
    </w:p>
    <w:p w14:paraId="080A897C" w14:textId="77777777" w:rsidR="007A02CA" w:rsidRDefault="007A02CA" w:rsidP="007A02CA">
      <w:pPr>
        <w:rPr>
          <w:b/>
        </w:rPr>
      </w:pPr>
      <w:r>
        <w:rPr>
          <w:b/>
        </w:rPr>
        <w:t>Relevante prosjekter / oppdrag gjennomført:</w:t>
      </w:r>
    </w:p>
    <w:p w14:paraId="1982781F" w14:textId="6E35F0F9" w:rsidR="00A65BD9" w:rsidRPr="00F052B2" w:rsidRDefault="00A65BD9" w:rsidP="00A65BD9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1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405"/>
        <w:gridCol w:w="6662"/>
      </w:tblGrid>
      <w:tr w:rsidR="00A65BD9" w14:paraId="56BE2F20" w14:textId="77777777" w:rsidTr="00DB22E8">
        <w:tc>
          <w:tcPr>
            <w:tcW w:w="2405" w:type="dxa"/>
            <w:shd w:val="clear" w:color="auto" w:fill="D9D9D9" w:themeFill="background1" w:themeFillShade="D9"/>
          </w:tcPr>
          <w:p w14:paraId="3D470B90" w14:textId="77777777" w:rsidR="00A65BD9" w:rsidRPr="00757DE9" w:rsidRDefault="00A65BD9" w:rsidP="00DB22E8">
            <w:pPr>
              <w:rPr>
                <w:b/>
                <w:bCs/>
              </w:rPr>
            </w:pPr>
            <w:r w:rsidRPr="2F013445">
              <w:rPr>
                <w:b/>
                <w:bCs/>
              </w:rPr>
              <w:t>Prosjekt / oppdrag:</w:t>
            </w:r>
          </w:p>
        </w:tc>
        <w:tc>
          <w:tcPr>
            <w:tcW w:w="6662" w:type="dxa"/>
          </w:tcPr>
          <w:p w14:paraId="69936608" w14:textId="77777777" w:rsidR="00A65BD9" w:rsidRPr="00757DE9" w:rsidRDefault="00A65BD9" w:rsidP="00DB22E8">
            <w:pPr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  <w:r w:rsidRPr="2F013445">
              <w:rPr>
                <w:b/>
                <w:bCs/>
              </w:rPr>
              <w:t>avn på prosjekt / beskrivelse av prosjektområde</w:t>
            </w:r>
          </w:p>
        </w:tc>
      </w:tr>
      <w:tr w:rsidR="00A65BD9" w:rsidRPr="00757DE9" w14:paraId="0D4B307D" w14:textId="77777777" w:rsidTr="00DB22E8">
        <w:tc>
          <w:tcPr>
            <w:tcW w:w="2405" w:type="dxa"/>
            <w:shd w:val="clear" w:color="auto" w:fill="D9D9D9" w:themeFill="background1" w:themeFillShade="D9"/>
          </w:tcPr>
          <w:p w14:paraId="5922BFE1" w14:textId="77777777" w:rsidR="00A65BD9" w:rsidRPr="00757DE9" w:rsidRDefault="00A65BD9" w:rsidP="00DB22E8">
            <w:pPr>
              <w:rPr>
                <w:b/>
                <w:bCs/>
              </w:rPr>
            </w:pPr>
            <w:r w:rsidRPr="2F013445">
              <w:rPr>
                <w:b/>
                <w:bCs/>
              </w:rPr>
              <w:t>Oppdragsgiver:</w:t>
            </w:r>
          </w:p>
        </w:tc>
        <w:tc>
          <w:tcPr>
            <w:tcW w:w="6662" w:type="dxa"/>
          </w:tcPr>
          <w:p w14:paraId="2528121A" w14:textId="77777777" w:rsidR="00A65BD9" w:rsidRPr="00757DE9" w:rsidRDefault="00A65BD9" w:rsidP="00DB22E8">
            <w:pPr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  <w:r w:rsidRPr="2F013445">
              <w:rPr>
                <w:b/>
                <w:bCs/>
              </w:rPr>
              <w:t>avn på oppdragsgiver</w:t>
            </w:r>
            <w:r>
              <w:rPr>
                <w:b/>
                <w:bCs/>
              </w:rPr>
              <w:t xml:space="preserve">/ kunde, </w:t>
            </w:r>
            <w:proofErr w:type="gramStart"/>
            <w:r>
              <w:rPr>
                <w:b/>
                <w:bCs/>
              </w:rPr>
              <w:t>adresse,  org</w:t>
            </w:r>
            <w:proofErr w:type="gramEnd"/>
            <w:r>
              <w:rPr>
                <w:b/>
                <w:bCs/>
              </w:rPr>
              <w:t xml:space="preserve">. nummer, </w:t>
            </w:r>
            <w:proofErr w:type="gramStart"/>
            <w:r>
              <w:rPr>
                <w:b/>
                <w:bCs/>
              </w:rPr>
              <w:t>nettadresse,</w:t>
            </w:r>
            <w:proofErr w:type="gramEnd"/>
            <w:r>
              <w:rPr>
                <w:b/>
                <w:bCs/>
              </w:rPr>
              <w:t xml:space="preserve"> kontaktinfo. B</w:t>
            </w:r>
            <w:r w:rsidRPr="2F013445">
              <w:rPr>
                <w:b/>
                <w:bCs/>
              </w:rPr>
              <w:t>eskrivelse av virksomhet</w:t>
            </w:r>
          </w:p>
        </w:tc>
      </w:tr>
      <w:tr w:rsidR="00A65BD9" w14:paraId="7965FEE8" w14:textId="77777777" w:rsidTr="00DB22E8">
        <w:tc>
          <w:tcPr>
            <w:tcW w:w="2405" w:type="dxa"/>
            <w:shd w:val="clear" w:color="auto" w:fill="D9D9D9" w:themeFill="background1" w:themeFillShade="D9"/>
          </w:tcPr>
          <w:p w14:paraId="188FD200" w14:textId="77777777" w:rsidR="00A65BD9" w:rsidRPr="00757DE9" w:rsidRDefault="00A65BD9" w:rsidP="00DB22E8">
            <w:r>
              <w:t>Tidsperiode for prosjektet:</w:t>
            </w:r>
          </w:p>
        </w:tc>
        <w:tc>
          <w:tcPr>
            <w:tcW w:w="6662" w:type="dxa"/>
          </w:tcPr>
          <w:p w14:paraId="60781261" w14:textId="77777777" w:rsidR="00A65BD9" w:rsidRPr="00757DE9" w:rsidRDefault="00A65BD9" w:rsidP="00DB22E8">
            <w:proofErr w:type="spellStart"/>
            <w:r>
              <w:t>mm.åååå</w:t>
            </w:r>
            <w:proofErr w:type="spellEnd"/>
            <w:r>
              <w:t xml:space="preserve"> – </w:t>
            </w:r>
            <w:proofErr w:type="spellStart"/>
            <w:proofErr w:type="gramStart"/>
            <w:r>
              <w:t>mm.åååå</w:t>
            </w:r>
            <w:proofErr w:type="spellEnd"/>
            <w:proofErr w:type="gramEnd"/>
          </w:p>
        </w:tc>
      </w:tr>
      <w:tr w:rsidR="00A65BD9" w14:paraId="3ED10D40" w14:textId="77777777" w:rsidTr="00DB22E8">
        <w:trPr>
          <w:trHeight w:val="300"/>
        </w:trPr>
        <w:tc>
          <w:tcPr>
            <w:tcW w:w="2405" w:type="dxa"/>
            <w:shd w:val="clear" w:color="auto" w:fill="D9D9D9" w:themeFill="background1" w:themeFillShade="D9"/>
          </w:tcPr>
          <w:p w14:paraId="58F10B28" w14:textId="77777777" w:rsidR="00A65BD9" w:rsidRDefault="00A65BD9" w:rsidP="00DB22E8">
            <w:r>
              <w:t>Kontraktstandard/ entreprise:</w:t>
            </w:r>
          </w:p>
        </w:tc>
        <w:tc>
          <w:tcPr>
            <w:tcW w:w="6662" w:type="dxa"/>
          </w:tcPr>
          <w:p w14:paraId="3245E78E" w14:textId="77777777" w:rsidR="00A65BD9" w:rsidRDefault="00A65BD9" w:rsidP="00DB22E8">
            <w:r>
              <w:t>Type kontraktstandard/ entreprise</w:t>
            </w:r>
          </w:p>
        </w:tc>
      </w:tr>
      <w:tr w:rsidR="00A65BD9" w14:paraId="601613F5" w14:textId="77777777" w:rsidTr="00DB22E8">
        <w:tc>
          <w:tcPr>
            <w:tcW w:w="2405" w:type="dxa"/>
            <w:shd w:val="clear" w:color="auto" w:fill="D9D9D9" w:themeFill="background1" w:themeFillShade="D9"/>
          </w:tcPr>
          <w:p w14:paraId="74F621D8" w14:textId="77777777" w:rsidR="00A65BD9" w:rsidRPr="00757DE9" w:rsidRDefault="00A65BD9" w:rsidP="00DB22E8">
            <w:r>
              <w:t>Kontraktsverdi:</w:t>
            </w:r>
          </w:p>
        </w:tc>
        <w:tc>
          <w:tcPr>
            <w:tcW w:w="6662" w:type="dxa"/>
          </w:tcPr>
          <w:p w14:paraId="217D5441" w14:textId="77777777" w:rsidR="00A65BD9" w:rsidRPr="00757DE9" w:rsidRDefault="00A65BD9" w:rsidP="00DB22E8">
            <w:r>
              <w:t>Egen kontraktsverdi inkl. mva.</w:t>
            </w:r>
          </w:p>
        </w:tc>
      </w:tr>
      <w:tr w:rsidR="00A65BD9" w14:paraId="42DB1097" w14:textId="77777777" w:rsidTr="00DB22E8">
        <w:tc>
          <w:tcPr>
            <w:tcW w:w="2405" w:type="dxa"/>
            <w:shd w:val="clear" w:color="auto" w:fill="D9D9D9" w:themeFill="background1" w:themeFillShade="D9"/>
          </w:tcPr>
          <w:p w14:paraId="4A088FBF" w14:textId="77777777" w:rsidR="00A65BD9" w:rsidRDefault="00A65BD9" w:rsidP="00DB22E8">
            <w:r>
              <w:t>Prosjektkostnad:</w:t>
            </w:r>
          </w:p>
        </w:tc>
        <w:tc>
          <w:tcPr>
            <w:tcW w:w="6662" w:type="dxa"/>
          </w:tcPr>
          <w:p w14:paraId="457F61E3" w14:textId="77777777" w:rsidR="00A65BD9" w:rsidRPr="00757DE9" w:rsidRDefault="00A65BD9" w:rsidP="00DB22E8">
            <w:r>
              <w:t>Total prosjektkostnad inkl. mva.</w:t>
            </w:r>
          </w:p>
        </w:tc>
      </w:tr>
      <w:tr w:rsidR="00A65BD9" w14:paraId="2372E721" w14:textId="77777777" w:rsidTr="00DB22E8">
        <w:tc>
          <w:tcPr>
            <w:tcW w:w="2405" w:type="dxa"/>
            <w:shd w:val="clear" w:color="auto" w:fill="D9D9D9" w:themeFill="background1" w:themeFillShade="D9"/>
          </w:tcPr>
          <w:p w14:paraId="69184380" w14:textId="77777777" w:rsidR="00A65BD9" w:rsidRDefault="00A65BD9" w:rsidP="00DB22E8">
            <w:r>
              <w:t>Prosjektrolle og faser:</w:t>
            </w:r>
          </w:p>
        </w:tc>
        <w:tc>
          <w:tcPr>
            <w:tcW w:w="6662" w:type="dxa"/>
          </w:tcPr>
          <w:p w14:paraId="62E26CC0" w14:textId="77777777" w:rsidR="00A65BD9" w:rsidRPr="00757DE9" w:rsidRDefault="00A65BD9" w:rsidP="00DB22E8">
            <w:r>
              <w:t xml:space="preserve">Oppgi rolle og prosentandel tilbudt person hadde i prosjektet i hvilke faser og </w:t>
            </w:r>
            <w:proofErr w:type="spellStart"/>
            <w:r>
              <w:t>tidsangi</w:t>
            </w:r>
            <w:proofErr w:type="spellEnd"/>
            <w:r>
              <w:t xml:space="preserve"> disse fasene </w:t>
            </w:r>
          </w:p>
        </w:tc>
      </w:tr>
      <w:tr w:rsidR="00A65BD9" w14:paraId="5056BCC6" w14:textId="77777777" w:rsidTr="00DB22E8">
        <w:tc>
          <w:tcPr>
            <w:tcW w:w="2405" w:type="dxa"/>
            <w:shd w:val="clear" w:color="auto" w:fill="D9D9D9" w:themeFill="background1" w:themeFillShade="D9"/>
          </w:tcPr>
          <w:p w14:paraId="0A19AD9D" w14:textId="77777777" w:rsidR="00A65BD9" w:rsidRDefault="00A65BD9" w:rsidP="00DB22E8">
            <w:r>
              <w:t>Ansvarsområder:</w:t>
            </w:r>
          </w:p>
        </w:tc>
        <w:tc>
          <w:tcPr>
            <w:tcW w:w="6662" w:type="dxa"/>
          </w:tcPr>
          <w:p w14:paraId="16262499" w14:textId="77777777" w:rsidR="00A65BD9" w:rsidRDefault="00A65BD9" w:rsidP="00DB22E8">
            <w:r>
              <w:t>Oppgi hvilke ansvarsområder tilbudt person hadde i prosjektet</w:t>
            </w:r>
          </w:p>
        </w:tc>
      </w:tr>
      <w:tr w:rsidR="00A65BD9" w14:paraId="6863C1C7" w14:textId="77777777" w:rsidTr="00DB22E8">
        <w:tc>
          <w:tcPr>
            <w:tcW w:w="2405" w:type="dxa"/>
            <w:shd w:val="clear" w:color="auto" w:fill="D9D9D9" w:themeFill="background1" w:themeFillShade="D9"/>
          </w:tcPr>
          <w:p w14:paraId="2A94E4CD" w14:textId="77777777" w:rsidR="00A65BD9" w:rsidRPr="00757DE9" w:rsidRDefault="00A65BD9" w:rsidP="00DB22E8">
            <w:r>
              <w:t>Beskrivelse av oppdrag:</w:t>
            </w:r>
          </w:p>
        </w:tc>
        <w:tc>
          <w:tcPr>
            <w:tcW w:w="6662" w:type="dxa"/>
          </w:tcPr>
          <w:p w14:paraId="2D1A6364" w14:textId="77777777" w:rsidR="00A65BD9" w:rsidRPr="00757DE9" w:rsidRDefault="00A65BD9" w:rsidP="00DB22E8"/>
        </w:tc>
      </w:tr>
      <w:tr w:rsidR="00A65BD9" w14:paraId="018B36A0" w14:textId="77777777" w:rsidTr="00DB22E8">
        <w:tc>
          <w:tcPr>
            <w:tcW w:w="2405" w:type="dxa"/>
            <w:shd w:val="clear" w:color="auto" w:fill="D9D9D9" w:themeFill="background1" w:themeFillShade="D9"/>
          </w:tcPr>
          <w:p w14:paraId="560DCFF3" w14:textId="77777777" w:rsidR="00A65BD9" w:rsidRPr="00757DE9" w:rsidRDefault="00A65BD9" w:rsidP="00DB22E8">
            <w:r>
              <w:lastRenderedPageBreak/>
              <w:t>Oppnådd resultat:</w:t>
            </w:r>
          </w:p>
        </w:tc>
        <w:tc>
          <w:tcPr>
            <w:tcW w:w="6662" w:type="dxa"/>
          </w:tcPr>
          <w:p w14:paraId="6AEF8341" w14:textId="77777777" w:rsidR="00A65BD9" w:rsidRPr="00757DE9" w:rsidRDefault="00A65BD9" w:rsidP="00DB22E8"/>
        </w:tc>
      </w:tr>
      <w:tr w:rsidR="00A65BD9" w14:paraId="3B49F56F" w14:textId="77777777" w:rsidTr="00DB22E8">
        <w:tc>
          <w:tcPr>
            <w:tcW w:w="2405" w:type="dxa"/>
            <w:shd w:val="clear" w:color="auto" w:fill="D9D9D9" w:themeFill="background1" w:themeFillShade="D9"/>
          </w:tcPr>
          <w:p w14:paraId="54BB3BB7" w14:textId="77777777" w:rsidR="00A65BD9" w:rsidRDefault="00A65BD9" w:rsidP="00DB22E8">
            <w:r>
              <w:t>Relevans for rollen samspillskonsulent:</w:t>
            </w:r>
          </w:p>
        </w:tc>
        <w:tc>
          <w:tcPr>
            <w:tcW w:w="6662" w:type="dxa"/>
          </w:tcPr>
          <w:p w14:paraId="2DEEC009" w14:textId="77777777" w:rsidR="00A65BD9" w:rsidRDefault="00A65BD9" w:rsidP="00DB22E8"/>
        </w:tc>
      </w:tr>
      <w:tr w:rsidR="00E24101" w14:paraId="3399BC3D" w14:textId="77777777" w:rsidTr="00DB22E8">
        <w:tc>
          <w:tcPr>
            <w:tcW w:w="2405" w:type="dxa"/>
            <w:shd w:val="clear" w:color="auto" w:fill="D9D9D9" w:themeFill="background1" w:themeFillShade="D9"/>
          </w:tcPr>
          <w:p w14:paraId="69A50647" w14:textId="1B955160" w:rsidR="00E24101" w:rsidRDefault="00E24101" w:rsidP="00E24101">
            <w:r>
              <w:t>Referanse:</w:t>
            </w:r>
          </w:p>
        </w:tc>
        <w:tc>
          <w:tcPr>
            <w:tcW w:w="6662" w:type="dxa"/>
          </w:tcPr>
          <w:p w14:paraId="7AEEBB70" w14:textId="4A5F9EA0" w:rsidR="00E24101" w:rsidRDefault="00E24101" w:rsidP="00E24101">
            <w:r>
              <w:t>Navn, prosjektrolle/stilling, telefonnummer, e-post</w:t>
            </w:r>
          </w:p>
        </w:tc>
      </w:tr>
    </w:tbl>
    <w:p w14:paraId="277E20FF" w14:textId="77777777" w:rsidR="00A65BD9" w:rsidRDefault="00A65BD9" w:rsidP="00A65BD9">
      <w:pPr>
        <w:rPr>
          <w:i/>
          <w:iCs/>
        </w:rPr>
      </w:pPr>
    </w:p>
    <w:p w14:paraId="2CC4B007" w14:textId="5A83F701" w:rsidR="00A65BD9" w:rsidRPr="00F052B2" w:rsidRDefault="00A65BD9" w:rsidP="00A65BD9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2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405"/>
        <w:gridCol w:w="6662"/>
      </w:tblGrid>
      <w:tr w:rsidR="00A65BD9" w14:paraId="78A81CC3" w14:textId="77777777" w:rsidTr="00DB22E8">
        <w:tc>
          <w:tcPr>
            <w:tcW w:w="2405" w:type="dxa"/>
            <w:shd w:val="clear" w:color="auto" w:fill="D9D9D9" w:themeFill="background1" w:themeFillShade="D9"/>
          </w:tcPr>
          <w:p w14:paraId="10A1CAC5" w14:textId="77777777" w:rsidR="00A65BD9" w:rsidRPr="00757DE9" w:rsidRDefault="00A65BD9" w:rsidP="00DB22E8">
            <w:pPr>
              <w:rPr>
                <w:b/>
                <w:bCs/>
              </w:rPr>
            </w:pPr>
            <w:r w:rsidRPr="2F013445">
              <w:rPr>
                <w:b/>
                <w:bCs/>
              </w:rPr>
              <w:t>Prosjekt / oppdrag:</w:t>
            </w:r>
          </w:p>
        </w:tc>
        <w:tc>
          <w:tcPr>
            <w:tcW w:w="6662" w:type="dxa"/>
          </w:tcPr>
          <w:p w14:paraId="29ECB352" w14:textId="77777777" w:rsidR="00A65BD9" w:rsidRPr="00757DE9" w:rsidRDefault="00A65BD9" w:rsidP="00DB22E8">
            <w:pPr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  <w:r w:rsidRPr="2F013445">
              <w:rPr>
                <w:b/>
                <w:bCs/>
              </w:rPr>
              <w:t>avn på prosjekt / beskrivelse av prosjektområde</w:t>
            </w:r>
          </w:p>
        </w:tc>
      </w:tr>
      <w:tr w:rsidR="00A65BD9" w:rsidRPr="00757DE9" w14:paraId="5F53C31A" w14:textId="77777777" w:rsidTr="00DB22E8">
        <w:tc>
          <w:tcPr>
            <w:tcW w:w="2405" w:type="dxa"/>
            <w:shd w:val="clear" w:color="auto" w:fill="D9D9D9" w:themeFill="background1" w:themeFillShade="D9"/>
          </w:tcPr>
          <w:p w14:paraId="64646C15" w14:textId="77777777" w:rsidR="00A65BD9" w:rsidRPr="00757DE9" w:rsidRDefault="00A65BD9" w:rsidP="00DB22E8">
            <w:pPr>
              <w:rPr>
                <w:b/>
                <w:bCs/>
              </w:rPr>
            </w:pPr>
            <w:r w:rsidRPr="2F013445">
              <w:rPr>
                <w:b/>
                <w:bCs/>
              </w:rPr>
              <w:t>Oppdragsgiver:</w:t>
            </w:r>
          </w:p>
        </w:tc>
        <w:tc>
          <w:tcPr>
            <w:tcW w:w="6662" w:type="dxa"/>
          </w:tcPr>
          <w:p w14:paraId="7B935C95" w14:textId="77777777" w:rsidR="00A65BD9" w:rsidRPr="00757DE9" w:rsidRDefault="00A65BD9" w:rsidP="00DB22E8">
            <w:pPr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  <w:r w:rsidRPr="2F013445">
              <w:rPr>
                <w:b/>
                <w:bCs/>
              </w:rPr>
              <w:t>avn på oppdragsgiver</w:t>
            </w:r>
            <w:r>
              <w:rPr>
                <w:b/>
                <w:bCs/>
              </w:rPr>
              <w:t xml:space="preserve">/ kunde, </w:t>
            </w:r>
            <w:proofErr w:type="gramStart"/>
            <w:r>
              <w:rPr>
                <w:b/>
                <w:bCs/>
              </w:rPr>
              <w:t>adresse,  org</w:t>
            </w:r>
            <w:proofErr w:type="gramEnd"/>
            <w:r>
              <w:rPr>
                <w:b/>
                <w:bCs/>
              </w:rPr>
              <w:t xml:space="preserve">. nummer, </w:t>
            </w:r>
            <w:proofErr w:type="gramStart"/>
            <w:r>
              <w:rPr>
                <w:b/>
                <w:bCs/>
              </w:rPr>
              <w:t>nettadresse,</w:t>
            </w:r>
            <w:proofErr w:type="gramEnd"/>
            <w:r>
              <w:rPr>
                <w:b/>
                <w:bCs/>
              </w:rPr>
              <w:t xml:space="preserve"> kontaktinfo. B</w:t>
            </w:r>
            <w:r w:rsidRPr="2F013445">
              <w:rPr>
                <w:b/>
                <w:bCs/>
              </w:rPr>
              <w:t>eskrivelse av virksomhet</w:t>
            </w:r>
          </w:p>
        </w:tc>
      </w:tr>
      <w:tr w:rsidR="00A65BD9" w14:paraId="1D28FCC4" w14:textId="77777777" w:rsidTr="00DB22E8">
        <w:tc>
          <w:tcPr>
            <w:tcW w:w="2405" w:type="dxa"/>
            <w:shd w:val="clear" w:color="auto" w:fill="D9D9D9" w:themeFill="background1" w:themeFillShade="D9"/>
          </w:tcPr>
          <w:p w14:paraId="2B70A9C4" w14:textId="77777777" w:rsidR="00A65BD9" w:rsidRPr="00757DE9" w:rsidRDefault="00A65BD9" w:rsidP="00DB22E8">
            <w:r>
              <w:t>Tidsperiode for prosjektet:</w:t>
            </w:r>
          </w:p>
        </w:tc>
        <w:tc>
          <w:tcPr>
            <w:tcW w:w="6662" w:type="dxa"/>
          </w:tcPr>
          <w:p w14:paraId="1C2D9E92" w14:textId="77777777" w:rsidR="00A65BD9" w:rsidRPr="00757DE9" w:rsidRDefault="00A65BD9" w:rsidP="00DB22E8">
            <w:proofErr w:type="spellStart"/>
            <w:r>
              <w:t>mm.åååå</w:t>
            </w:r>
            <w:proofErr w:type="spellEnd"/>
            <w:r>
              <w:t xml:space="preserve"> – </w:t>
            </w:r>
            <w:proofErr w:type="spellStart"/>
            <w:proofErr w:type="gramStart"/>
            <w:r>
              <w:t>mm.åååå</w:t>
            </w:r>
            <w:proofErr w:type="spellEnd"/>
            <w:proofErr w:type="gramEnd"/>
          </w:p>
        </w:tc>
      </w:tr>
      <w:tr w:rsidR="00A65BD9" w14:paraId="796EA642" w14:textId="77777777" w:rsidTr="00DB22E8">
        <w:trPr>
          <w:trHeight w:val="300"/>
        </w:trPr>
        <w:tc>
          <w:tcPr>
            <w:tcW w:w="2405" w:type="dxa"/>
            <w:shd w:val="clear" w:color="auto" w:fill="D9D9D9" w:themeFill="background1" w:themeFillShade="D9"/>
          </w:tcPr>
          <w:p w14:paraId="4875A7BF" w14:textId="77777777" w:rsidR="00A65BD9" w:rsidRDefault="00A65BD9" w:rsidP="00DB22E8">
            <w:r>
              <w:t>Kontraktstandard/ entreprise:</w:t>
            </w:r>
          </w:p>
        </w:tc>
        <w:tc>
          <w:tcPr>
            <w:tcW w:w="6662" w:type="dxa"/>
          </w:tcPr>
          <w:p w14:paraId="64B11B3C" w14:textId="77777777" w:rsidR="00A65BD9" w:rsidRDefault="00A65BD9" w:rsidP="00DB22E8">
            <w:r>
              <w:t>Type kontraktstandard/ entreprise</w:t>
            </w:r>
          </w:p>
        </w:tc>
      </w:tr>
      <w:tr w:rsidR="00A65BD9" w14:paraId="136423A5" w14:textId="77777777" w:rsidTr="00DB22E8">
        <w:tc>
          <w:tcPr>
            <w:tcW w:w="2405" w:type="dxa"/>
            <w:shd w:val="clear" w:color="auto" w:fill="D9D9D9" w:themeFill="background1" w:themeFillShade="D9"/>
          </w:tcPr>
          <w:p w14:paraId="24ED2D89" w14:textId="77777777" w:rsidR="00A65BD9" w:rsidRPr="00757DE9" w:rsidRDefault="00A65BD9" w:rsidP="00DB22E8">
            <w:r>
              <w:t>Kontraktsverdi:</w:t>
            </w:r>
          </w:p>
        </w:tc>
        <w:tc>
          <w:tcPr>
            <w:tcW w:w="6662" w:type="dxa"/>
          </w:tcPr>
          <w:p w14:paraId="39F8A87A" w14:textId="77777777" w:rsidR="00A65BD9" w:rsidRPr="00757DE9" w:rsidRDefault="00A65BD9" w:rsidP="00DB22E8">
            <w:r>
              <w:t>Egen kontraktsverdi inkl. mva.</w:t>
            </w:r>
          </w:p>
        </w:tc>
      </w:tr>
      <w:tr w:rsidR="00A65BD9" w14:paraId="04EDD4C4" w14:textId="77777777" w:rsidTr="00DB22E8">
        <w:tc>
          <w:tcPr>
            <w:tcW w:w="2405" w:type="dxa"/>
            <w:shd w:val="clear" w:color="auto" w:fill="D9D9D9" w:themeFill="background1" w:themeFillShade="D9"/>
          </w:tcPr>
          <w:p w14:paraId="03B823D2" w14:textId="77777777" w:rsidR="00A65BD9" w:rsidRDefault="00A65BD9" w:rsidP="00DB22E8">
            <w:r>
              <w:t>Prosjektkostnad:</w:t>
            </w:r>
          </w:p>
        </w:tc>
        <w:tc>
          <w:tcPr>
            <w:tcW w:w="6662" w:type="dxa"/>
          </w:tcPr>
          <w:p w14:paraId="4A42EF94" w14:textId="77777777" w:rsidR="00A65BD9" w:rsidRPr="00757DE9" w:rsidRDefault="00A65BD9" w:rsidP="00DB22E8">
            <w:r>
              <w:t>Total prosjektkostnad inkl. mva.</w:t>
            </w:r>
          </w:p>
        </w:tc>
      </w:tr>
      <w:tr w:rsidR="00A65BD9" w14:paraId="321C28D0" w14:textId="77777777" w:rsidTr="00DB22E8">
        <w:tc>
          <w:tcPr>
            <w:tcW w:w="2405" w:type="dxa"/>
            <w:shd w:val="clear" w:color="auto" w:fill="D9D9D9" w:themeFill="background1" w:themeFillShade="D9"/>
          </w:tcPr>
          <w:p w14:paraId="33080812" w14:textId="77777777" w:rsidR="00A65BD9" w:rsidRDefault="00A65BD9" w:rsidP="00DB22E8">
            <w:r>
              <w:t>Prosjektrolle og faser:</w:t>
            </w:r>
          </w:p>
        </w:tc>
        <w:tc>
          <w:tcPr>
            <w:tcW w:w="6662" w:type="dxa"/>
          </w:tcPr>
          <w:p w14:paraId="562A5C1A" w14:textId="77777777" w:rsidR="00A65BD9" w:rsidRPr="00757DE9" w:rsidRDefault="00A65BD9" w:rsidP="00DB22E8">
            <w:r>
              <w:t xml:space="preserve">Oppgi rolle og prosentandel tilbudt person hadde i prosjektet i hvilke faser og </w:t>
            </w:r>
            <w:proofErr w:type="spellStart"/>
            <w:r>
              <w:t>tidsangi</w:t>
            </w:r>
            <w:proofErr w:type="spellEnd"/>
            <w:r>
              <w:t xml:space="preserve"> disse fasene </w:t>
            </w:r>
          </w:p>
        </w:tc>
      </w:tr>
      <w:tr w:rsidR="00A65BD9" w14:paraId="7EDFC555" w14:textId="77777777" w:rsidTr="00DB22E8">
        <w:tc>
          <w:tcPr>
            <w:tcW w:w="2405" w:type="dxa"/>
            <w:shd w:val="clear" w:color="auto" w:fill="D9D9D9" w:themeFill="background1" w:themeFillShade="D9"/>
          </w:tcPr>
          <w:p w14:paraId="7D568575" w14:textId="77777777" w:rsidR="00A65BD9" w:rsidRDefault="00A65BD9" w:rsidP="00DB22E8">
            <w:r>
              <w:t>Ansvarsområder:</w:t>
            </w:r>
          </w:p>
        </w:tc>
        <w:tc>
          <w:tcPr>
            <w:tcW w:w="6662" w:type="dxa"/>
          </w:tcPr>
          <w:p w14:paraId="7B4AC7CC" w14:textId="77777777" w:rsidR="00A65BD9" w:rsidRDefault="00A65BD9" w:rsidP="00DB22E8">
            <w:r>
              <w:t>Oppgi hvilke ansvarsområder tilbudt person hadde i prosjektet</w:t>
            </w:r>
          </w:p>
        </w:tc>
      </w:tr>
      <w:tr w:rsidR="00A65BD9" w14:paraId="2D48170A" w14:textId="77777777" w:rsidTr="00DB22E8">
        <w:tc>
          <w:tcPr>
            <w:tcW w:w="2405" w:type="dxa"/>
            <w:shd w:val="clear" w:color="auto" w:fill="D9D9D9" w:themeFill="background1" w:themeFillShade="D9"/>
          </w:tcPr>
          <w:p w14:paraId="69A24131" w14:textId="77777777" w:rsidR="00A65BD9" w:rsidRPr="00757DE9" w:rsidRDefault="00A65BD9" w:rsidP="00DB22E8">
            <w:r>
              <w:t>Beskrivelse av oppdrag:</w:t>
            </w:r>
          </w:p>
        </w:tc>
        <w:tc>
          <w:tcPr>
            <w:tcW w:w="6662" w:type="dxa"/>
          </w:tcPr>
          <w:p w14:paraId="10ABE39F" w14:textId="77777777" w:rsidR="00A65BD9" w:rsidRPr="00757DE9" w:rsidRDefault="00A65BD9" w:rsidP="00DB22E8"/>
        </w:tc>
      </w:tr>
      <w:tr w:rsidR="00A65BD9" w14:paraId="23278DE9" w14:textId="77777777" w:rsidTr="00DB22E8">
        <w:tc>
          <w:tcPr>
            <w:tcW w:w="2405" w:type="dxa"/>
            <w:shd w:val="clear" w:color="auto" w:fill="D9D9D9" w:themeFill="background1" w:themeFillShade="D9"/>
          </w:tcPr>
          <w:p w14:paraId="41A8B106" w14:textId="77777777" w:rsidR="00A65BD9" w:rsidRPr="00757DE9" w:rsidRDefault="00A65BD9" w:rsidP="00DB22E8">
            <w:r>
              <w:t>Oppnådd resultat:</w:t>
            </w:r>
          </w:p>
        </w:tc>
        <w:tc>
          <w:tcPr>
            <w:tcW w:w="6662" w:type="dxa"/>
          </w:tcPr>
          <w:p w14:paraId="7F9C1D93" w14:textId="77777777" w:rsidR="00A65BD9" w:rsidRPr="00757DE9" w:rsidRDefault="00A65BD9" w:rsidP="00DB22E8"/>
        </w:tc>
      </w:tr>
      <w:tr w:rsidR="00A65BD9" w14:paraId="5A384938" w14:textId="77777777" w:rsidTr="00DB22E8">
        <w:tc>
          <w:tcPr>
            <w:tcW w:w="2405" w:type="dxa"/>
            <w:shd w:val="clear" w:color="auto" w:fill="D9D9D9" w:themeFill="background1" w:themeFillShade="D9"/>
          </w:tcPr>
          <w:p w14:paraId="3F7BE0B6" w14:textId="77777777" w:rsidR="00A65BD9" w:rsidRDefault="00A65BD9" w:rsidP="00DB22E8">
            <w:r>
              <w:t>Relevans for rollen samspillskonsulent:</w:t>
            </w:r>
          </w:p>
        </w:tc>
        <w:tc>
          <w:tcPr>
            <w:tcW w:w="6662" w:type="dxa"/>
          </w:tcPr>
          <w:p w14:paraId="0E688162" w14:textId="77777777" w:rsidR="00A65BD9" w:rsidRDefault="00A65BD9" w:rsidP="00DB22E8"/>
        </w:tc>
      </w:tr>
      <w:tr w:rsidR="00A65BD9" w14:paraId="5E3054BA" w14:textId="77777777" w:rsidTr="00DB22E8">
        <w:tc>
          <w:tcPr>
            <w:tcW w:w="2405" w:type="dxa"/>
            <w:shd w:val="clear" w:color="auto" w:fill="D9D9D9" w:themeFill="background1" w:themeFillShade="D9"/>
          </w:tcPr>
          <w:p w14:paraId="3C5DC129" w14:textId="77777777" w:rsidR="00A65BD9" w:rsidRPr="00757DE9" w:rsidRDefault="00A65BD9" w:rsidP="00DB22E8">
            <w:r>
              <w:t>Referanse:</w:t>
            </w:r>
          </w:p>
        </w:tc>
        <w:tc>
          <w:tcPr>
            <w:tcW w:w="6662" w:type="dxa"/>
          </w:tcPr>
          <w:p w14:paraId="73C8173C" w14:textId="77777777" w:rsidR="00A65BD9" w:rsidRPr="00757DE9" w:rsidRDefault="00A65BD9" w:rsidP="00DB22E8">
            <w:r>
              <w:t>Navn, prosjektrolle/stilling, telefonnummer, e-post</w:t>
            </w:r>
          </w:p>
        </w:tc>
      </w:tr>
    </w:tbl>
    <w:p w14:paraId="389DECB8" w14:textId="77777777" w:rsidR="000F0151" w:rsidRDefault="000F0151" w:rsidP="007A02CA">
      <w:pPr>
        <w:rPr>
          <w:b/>
          <w:bCs/>
        </w:rPr>
      </w:pPr>
    </w:p>
    <w:p w14:paraId="2D83DEC9" w14:textId="77777777" w:rsidR="007A02CA" w:rsidRPr="00F052B2" w:rsidRDefault="007A02CA" w:rsidP="007A02CA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405"/>
        <w:gridCol w:w="6662"/>
      </w:tblGrid>
      <w:tr w:rsidR="000F0151" w14:paraId="0840C7A7" w14:textId="77777777" w:rsidTr="00785696">
        <w:tc>
          <w:tcPr>
            <w:tcW w:w="2405" w:type="dxa"/>
            <w:shd w:val="clear" w:color="auto" w:fill="D9D9D9" w:themeFill="background1" w:themeFillShade="D9"/>
          </w:tcPr>
          <w:p w14:paraId="7E71EFC7" w14:textId="77777777" w:rsidR="000F0151" w:rsidRPr="00757DE9" w:rsidRDefault="000F0151" w:rsidP="00785696">
            <w:pPr>
              <w:rPr>
                <w:b/>
                <w:bCs/>
              </w:rPr>
            </w:pPr>
            <w:r w:rsidRPr="2F013445">
              <w:rPr>
                <w:b/>
                <w:bCs/>
              </w:rPr>
              <w:t>Prosjekt / oppdrag:</w:t>
            </w:r>
          </w:p>
        </w:tc>
        <w:tc>
          <w:tcPr>
            <w:tcW w:w="6662" w:type="dxa"/>
          </w:tcPr>
          <w:p w14:paraId="740894C9" w14:textId="77777777" w:rsidR="000F0151" w:rsidRPr="00757DE9" w:rsidRDefault="000F0151" w:rsidP="00785696">
            <w:pPr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  <w:r w:rsidRPr="2F013445">
              <w:rPr>
                <w:b/>
                <w:bCs/>
              </w:rPr>
              <w:t>avn på prosjekt / beskrivelse av prosjektområde</w:t>
            </w:r>
          </w:p>
        </w:tc>
      </w:tr>
      <w:tr w:rsidR="000F0151" w:rsidRPr="00757DE9" w14:paraId="558452FC" w14:textId="77777777" w:rsidTr="00785696">
        <w:tc>
          <w:tcPr>
            <w:tcW w:w="2405" w:type="dxa"/>
            <w:shd w:val="clear" w:color="auto" w:fill="D9D9D9" w:themeFill="background1" w:themeFillShade="D9"/>
          </w:tcPr>
          <w:p w14:paraId="3838030C" w14:textId="77777777" w:rsidR="000F0151" w:rsidRPr="00757DE9" w:rsidRDefault="000F0151" w:rsidP="00785696">
            <w:pPr>
              <w:rPr>
                <w:b/>
                <w:bCs/>
              </w:rPr>
            </w:pPr>
            <w:r w:rsidRPr="2F013445">
              <w:rPr>
                <w:b/>
                <w:bCs/>
              </w:rPr>
              <w:t>Oppdragsgiver:</w:t>
            </w:r>
          </w:p>
        </w:tc>
        <w:tc>
          <w:tcPr>
            <w:tcW w:w="6662" w:type="dxa"/>
          </w:tcPr>
          <w:p w14:paraId="57D9B1BC" w14:textId="77777777" w:rsidR="000F0151" w:rsidRPr="00757DE9" w:rsidRDefault="000F0151" w:rsidP="00785696">
            <w:pPr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  <w:r w:rsidRPr="2F013445">
              <w:rPr>
                <w:b/>
                <w:bCs/>
              </w:rPr>
              <w:t>avn på oppdragsgiver</w:t>
            </w:r>
            <w:r>
              <w:rPr>
                <w:b/>
                <w:bCs/>
              </w:rPr>
              <w:t xml:space="preserve">/ kunde, </w:t>
            </w:r>
            <w:proofErr w:type="gramStart"/>
            <w:r>
              <w:rPr>
                <w:b/>
                <w:bCs/>
              </w:rPr>
              <w:t>adresse,  org</w:t>
            </w:r>
            <w:proofErr w:type="gramEnd"/>
            <w:r>
              <w:rPr>
                <w:b/>
                <w:bCs/>
              </w:rPr>
              <w:t xml:space="preserve">. nummer, </w:t>
            </w:r>
            <w:proofErr w:type="gramStart"/>
            <w:r>
              <w:rPr>
                <w:b/>
                <w:bCs/>
              </w:rPr>
              <w:t>nettadresse,</w:t>
            </w:r>
            <w:proofErr w:type="gramEnd"/>
            <w:r>
              <w:rPr>
                <w:b/>
                <w:bCs/>
              </w:rPr>
              <w:t xml:space="preserve"> kontaktinfo. B</w:t>
            </w:r>
            <w:r w:rsidRPr="2F013445">
              <w:rPr>
                <w:b/>
                <w:bCs/>
              </w:rPr>
              <w:t>eskrivelse av virksomhet</w:t>
            </w:r>
          </w:p>
        </w:tc>
      </w:tr>
      <w:tr w:rsidR="000F0151" w14:paraId="05F692E2" w14:textId="77777777" w:rsidTr="00785696">
        <w:tc>
          <w:tcPr>
            <w:tcW w:w="2405" w:type="dxa"/>
            <w:shd w:val="clear" w:color="auto" w:fill="D9D9D9" w:themeFill="background1" w:themeFillShade="D9"/>
          </w:tcPr>
          <w:p w14:paraId="507077A5" w14:textId="77777777" w:rsidR="000F0151" w:rsidRPr="00757DE9" w:rsidRDefault="000F0151" w:rsidP="00785696">
            <w:r>
              <w:t>Tidsperiode for prosjektet:</w:t>
            </w:r>
          </w:p>
        </w:tc>
        <w:tc>
          <w:tcPr>
            <w:tcW w:w="6662" w:type="dxa"/>
          </w:tcPr>
          <w:p w14:paraId="05AAD694" w14:textId="77777777" w:rsidR="000F0151" w:rsidRPr="00757DE9" w:rsidRDefault="000F0151" w:rsidP="00785696">
            <w:proofErr w:type="spellStart"/>
            <w:r>
              <w:t>mm.åååå</w:t>
            </w:r>
            <w:proofErr w:type="spellEnd"/>
            <w:r>
              <w:t xml:space="preserve"> – </w:t>
            </w:r>
            <w:proofErr w:type="spellStart"/>
            <w:proofErr w:type="gramStart"/>
            <w:r>
              <w:t>mm.åååå</w:t>
            </w:r>
            <w:proofErr w:type="spellEnd"/>
            <w:proofErr w:type="gramEnd"/>
          </w:p>
        </w:tc>
      </w:tr>
      <w:tr w:rsidR="000F0151" w14:paraId="71211BD0" w14:textId="77777777" w:rsidTr="00785696">
        <w:trPr>
          <w:trHeight w:val="300"/>
        </w:trPr>
        <w:tc>
          <w:tcPr>
            <w:tcW w:w="2405" w:type="dxa"/>
            <w:shd w:val="clear" w:color="auto" w:fill="D9D9D9" w:themeFill="background1" w:themeFillShade="D9"/>
          </w:tcPr>
          <w:p w14:paraId="49D3726E" w14:textId="43D39506" w:rsidR="000F0151" w:rsidRDefault="000F0151" w:rsidP="00785696">
            <w:r>
              <w:t>Kontraktstandard</w:t>
            </w:r>
            <w:r w:rsidR="0035083E">
              <w:t>/ entreprise</w:t>
            </w:r>
            <w:r>
              <w:t>:</w:t>
            </w:r>
          </w:p>
        </w:tc>
        <w:tc>
          <w:tcPr>
            <w:tcW w:w="6662" w:type="dxa"/>
          </w:tcPr>
          <w:p w14:paraId="4FD9C9D7" w14:textId="78015241" w:rsidR="000F0151" w:rsidRDefault="000F0151" w:rsidP="00785696">
            <w:r>
              <w:t>Type kontraktstandard</w:t>
            </w:r>
            <w:r w:rsidR="0035083E">
              <w:t>/ entreprise</w:t>
            </w:r>
          </w:p>
        </w:tc>
      </w:tr>
      <w:tr w:rsidR="000F0151" w14:paraId="7D98FB60" w14:textId="77777777" w:rsidTr="00785696">
        <w:tc>
          <w:tcPr>
            <w:tcW w:w="2405" w:type="dxa"/>
            <w:shd w:val="clear" w:color="auto" w:fill="D9D9D9" w:themeFill="background1" w:themeFillShade="D9"/>
          </w:tcPr>
          <w:p w14:paraId="1E34EB2F" w14:textId="77777777" w:rsidR="000F0151" w:rsidRPr="00757DE9" w:rsidRDefault="000F0151" w:rsidP="00785696">
            <w:r>
              <w:t>Kontraktsverdi:</w:t>
            </w:r>
          </w:p>
        </w:tc>
        <w:tc>
          <w:tcPr>
            <w:tcW w:w="6662" w:type="dxa"/>
          </w:tcPr>
          <w:p w14:paraId="6F2F1DD9" w14:textId="77777777" w:rsidR="000F0151" w:rsidRPr="00757DE9" w:rsidRDefault="000F0151" w:rsidP="00785696">
            <w:r>
              <w:t>Egen kontraktsverdi inkl. mva.</w:t>
            </w:r>
          </w:p>
        </w:tc>
      </w:tr>
      <w:tr w:rsidR="000F0151" w14:paraId="01E23B05" w14:textId="77777777" w:rsidTr="00785696">
        <w:tc>
          <w:tcPr>
            <w:tcW w:w="2405" w:type="dxa"/>
            <w:shd w:val="clear" w:color="auto" w:fill="D9D9D9" w:themeFill="background1" w:themeFillShade="D9"/>
          </w:tcPr>
          <w:p w14:paraId="70F0814A" w14:textId="77777777" w:rsidR="000F0151" w:rsidRDefault="000F0151" w:rsidP="00785696">
            <w:r>
              <w:t>Prosjektkostnad:</w:t>
            </w:r>
          </w:p>
        </w:tc>
        <w:tc>
          <w:tcPr>
            <w:tcW w:w="6662" w:type="dxa"/>
          </w:tcPr>
          <w:p w14:paraId="559CF7FB" w14:textId="77777777" w:rsidR="000F0151" w:rsidRPr="00757DE9" w:rsidRDefault="000F0151" w:rsidP="00785696">
            <w:r>
              <w:t>Total prosjektkostnad inkl. mva.</w:t>
            </w:r>
          </w:p>
        </w:tc>
      </w:tr>
      <w:tr w:rsidR="000F0151" w14:paraId="2564950E" w14:textId="77777777" w:rsidTr="00785696">
        <w:tc>
          <w:tcPr>
            <w:tcW w:w="2405" w:type="dxa"/>
            <w:shd w:val="clear" w:color="auto" w:fill="D9D9D9" w:themeFill="background1" w:themeFillShade="D9"/>
          </w:tcPr>
          <w:p w14:paraId="5EFED255" w14:textId="77777777" w:rsidR="000F0151" w:rsidRDefault="000F0151" w:rsidP="00785696">
            <w:r>
              <w:t>Prosjektrolle og faser:</w:t>
            </w:r>
          </w:p>
        </w:tc>
        <w:tc>
          <w:tcPr>
            <w:tcW w:w="6662" w:type="dxa"/>
          </w:tcPr>
          <w:p w14:paraId="70D7E477" w14:textId="77777777" w:rsidR="000F0151" w:rsidRPr="00757DE9" w:rsidRDefault="000F0151" w:rsidP="00785696">
            <w:r>
              <w:t xml:space="preserve">Oppgi rolle og prosentandel tilbudt person hadde i prosjektet i hvilke faser og </w:t>
            </w:r>
            <w:proofErr w:type="spellStart"/>
            <w:r>
              <w:t>tidsangi</w:t>
            </w:r>
            <w:proofErr w:type="spellEnd"/>
            <w:r>
              <w:t xml:space="preserve"> disse fasene </w:t>
            </w:r>
          </w:p>
        </w:tc>
      </w:tr>
      <w:tr w:rsidR="000F0151" w14:paraId="7D317581" w14:textId="77777777" w:rsidTr="00785696">
        <w:tc>
          <w:tcPr>
            <w:tcW w:w="2405" w:type="dxa"/>
            <w:shd w:val="clear" w:color="auto" w:fill="D9D9D9" w:themeFill="background1" w:themeFillShade="D9"/>
          </w:tcPr>
          <w:p w14:paraId="1EB6FC40" w14:textId="77777777" w:rsidR="000F0151" w:rsidRDefault="000F0151" w:rsidP="00785696">
            <w:r>
              <w:t>Ansvarsområder:</w:t>
            </w:r>
          </w:p>
        </w:tc>
        <w:tc>
          <w:tcPr>
            <w:tcW w:w="6662" w:type="dxa"/>
          </w:tcPr>
          <w:p w14:paraId="6CF7E5A2" w14:textId="77777777" w:rsidR="000F0151" w:rsidRDefault="000F0151" w:rsidP="00785696">
            <w:r>
              <w:t>Oppgi hvilke ansvarsområder tilbudt person hadde i prosjektet</w:t>
            </w:r>
          </w:p>
        </w:tc>
      </w:tr>
      <w:tr w:rsidR="000F0151" w14:paraId="07A026D2" w14:textId="77777777" w:rsidTr="00785696">
        <w:tc>
          <w:tcPr>
            <w:tcW w:w="2405" w:type="dxa"/>
            <w:shd w:val="clear" w:color="auto" w:fill="D9D9D9" w:themeFill="background1" w:themeFillShade="D9"/>
          </w:tcPr>
          <w:p w14:paraId="6D75C73A" w14:textId="77777777" w:rsidR="000F0151" w:rsidRPr="00757DE9" w:rsidRDefault="000F0151" w:rsidP="00785696">
            <w:r>
              <w:t>Beskrivelse av oppdrag:</w:t>
            </w:r>
          </w:p>
        </w:tc>
        <w:tc>
          <w:tcPr>
            <w:tcW w:w="6662" w:type="dxa"/>
          </w:tcPr>
          <w:p w14:paraId="5A68F587" w14:textId="77777777" w:rsidR="000F0151" w:rsidRPr="00757DE9" w:rsidRDefault="000F0151" w:rsidP="00785696"/>
        </w:tc>
      </w:tr>
      <w:tr w:rsidR="000F0151" w14:paraId="180B06D8" w14:textId="77777777" w:rsidTr="00785696">
        <w:tc>
          <w:tcPr>
            <w:tcW w:w="2405" w:type="dxa"/>
            <w:shd w:val="clear" w:color="auto" w:fill="D9D9D9" w:themeFill="background1" w:themeFillShade="D9"/>
          </w:tcPr>
          <w:p w14:paraId="25FDF38C" w14:textId="77777777" w:rsidR="000F0151" w:rsidRPr="00757DE9" w:rsidRDefault="000F0151" w:rsidP="00785696">
            <w:r>
              <w:t>Oppnådd resultat:</w:t>
            </w:r>
          </w:p>
        </w:tc>
        <w:tc>
          <w:tcPr>
            <w:tcW w:w="6662" w:type="dxa"/>
          </w:tcPr>
          <w:p w14:paraId="1A75109D" w14:textId="77777777" w:rsidR="000F0151" w:rsidRPr="00757DE9" w:rsidRDefault="000F0151" w:rsidP="00785696"/>
        </w:tc>
      </w:tr>
      <w:tr w:rsidR="000F0151" w14:paraId="1AF86E3A" w14:textId="77777777" w:rsidTr="00785696">
        <w:tc>
          <w:tcPr>
            <w:tcW w:w="2405" w:type="dxa"/>
            <w:shd w:val="clear" w:color="auto" w:fill="D9D9D9" w:themeFill="background1" w:themeFillShade="D9"/>
          </w:tcPr>
          <w:p w14:paraId="7A123B98" w14:textId="77777777" w:rsidR="000F0151" w:rsidRDefault="000F0151" w:rsidP="00785696">
            <w:r>
              <w:lastRenderedPageBreak/>
              <w:t>Relevans for rollen samspillskonsulent:</w:t>
            </w:r>
          </w:p>
        </w:tc>
        <w:tc>
          <w:tcPr>
            <w:tcW w:w="6662" w:type="dxa"/>
          </w:tcPr>
          <w:p w14:paraId="28854017" w14:textId="77777777" w:rsidR="000F0151" w:rsidRDefault="000F0151" w:rsidP="00785696"/>
        </w:tc>
      </w:tr>
      <w:tr w:rsidR="000F0151" w14:paraId="4887B778" w14:textId="77777777" w:rsidTr="00785696">
        <w:tc>
          <w:tcPr>
            <w:tcW w:w="2405" w:type="dxa"/>
            <w:shd w:val="clear" w:color="auto" w:fill="D9D9D9" w:themeFill="background1" w:themeFillShade="D9"/>
          </w:tcPr>
          <w:p w14:paraId="47A95F91" w14:textId="77777777" w:rsidR="000F0151" w:rsidRPr="00757DE9" w:rsidRDefault="000F0151" w:rsidP="00785696">
            <w:r>
              <w:t>Referanse:</w:t>
            </w:r>
          </w:p>
        </w:tc>
        <w:tc>
          <w:tcPr>
            <w:tcW w:w="6662" w:type="dxa"/>
          </w:tcPr>
          <w:p w14:paraId="47C415DE" w14:textId="77777777" w:rsidR="000F0151" w:rsidRPr="00757DE9" w:rsidRDefault="000F0151" w:rsidP="00785696">
            <w:r>
              <w:t>Navn, prosjektrolle/stilling, telefonnummer, e-post</w:t>
            </w:r>
          </w:p>
        </w:tc>
      </w:tr>
    </w:tbl>
    <w:p w14:paraId="7FD5470B" w14:textId="77777777" w:rsidR="00B8504F" w:rsidRDefault="00B8504F" w:rsidP="00703002">
      <w:pPr>
        <w:rPr>
          <w:i/>
          <w:iCs/>
        </w:rPr>
      </w:pPr>
    </w:p>
    <w:p w14:paraId="7A31A8AF" w14:textId="77777777" w:rsidR="00FC522C" w:rsidRDefault="00FC522C" w:rsidP="00703002"/>
    <w:sectPr w:rsidR="00FC522C" w:rsidSect="006B215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67741" w14:textId="77777777" w:rsidR="00827EBD" w:rsidRDefault="00827EBD" w:rsidP="002A4A84">
      <w:r>
        <w:separator/>
      </w:r>
    </w:p>
  </w:endnote>
  <w:endnote w:type="continuationSeparator" w:id="0">
    <w:p w14:paraId="5E7CC330" w14:textId="77777777" w:rsidR="00827EBD" w:rsidRDefault="00827EBD" w:rsidP="002A4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8888350"/>
      <w:docPartObj>
        <w:docPartGallery w:val="Page Numbers (Bottom of Page)"/>
        <w:docPartUnique/>
      </w:docPartObj>
    </w:sdtPr>
    <w:sdtContent>
      <w:p w14:paraId="4A21736A" w14:textId="59C20819" w:rsidR="00552810" w:rsidRDefault="00000000" w:rsidP="00343283">
        <w:pPr>
          <w:pStyle w:val="Bunntekst"/>
          <w:jc w:val="center"/>
        </w:pPr>
        <w:sdt>
          <w:sdtPr>
            <w:id w:val="-1438600691"/>
            <w:docPartObj>
              <w:docPartGallery w:val="Page Numbers (Bottom of Page)"/>
              <w:docPartUnique/>
            </w:docPartObj>
          </w:sdtPr>
          <w:sdtContent>
            <w:r w:rsidR="00343283">
              <w:t xml:space="preserve">åpen – nyskapende – samhandlende                        Side </w:t>
            </w:r>
            <w:r w:rsidR="00343283">
              <w:rPr>
                <w:b/>
                <w:bCs/>
              </w:rPr>
              <w:fldChar w:fldCharType="begin"/>
            </w:r>
            <w:r w:rsidR="00343283">
              <w:rPr>
                <w:b/>
                <w:bCs/>
              </w:rPr>
              <w:instrText>PAGE  \* Arabic  \* MERGEFORMAT</w:instrText>
            </w:r>
            <w:r w:rsidR="00343283">
              <w:rPr>
                <w:b/>
                <w:bCs/>
              </w:rPr>
              <w:fldChar w:fldCharType="separate"/>
            </w:r>
            <w:r w:rsidR="00343283">
              <w:rPr>
                <w:b/>
                <w:bCs/>
              </w:rPr>
              <w:t>15</w:t>
            </w:r>
            <w:r w:rsidR="00343283">
              <w:rPr>
                <w:b/>
                <w:bCs/>
              </w:rPr>
              <w:fldChar w:fldCharType="end"/>
            </w:r>
            <w:r w:rsidR="00343283">
              <w:t xml:space="preserve"> av </w:t>
            </w:r>
            <w:r w:rsidR="00343283">
              <w:rPr>
                <w:b/>
                <w:bCs/>
              </w:rPr>
              <w:fldChar w:fldCharType="begin"/>
            </w:r>
            <w:r w:rsidR="00343283">
              <w:rPr>
                <w:b/>
                <w:bCs/>
              </w:rPr>
              <w:instrText>NUMPAGES  \* Arabic  \* MERGEFORMAT</w:instrText>
            </w:r>
            <w:r w:rsidR="00343283">
              <w:rPr>
                <w:b/>
                <w:bCs/>
              </w:rPr>
              <w:fldChar w:fldCharType="separate"/>
            </w:r>
            <w:r w:rsidR="00343283">
              <w:rPr>
                <w:b/>
                <w:bCs/>
              </w:rPr>
              <w:t>20</w:t>
            </w:r>
            <w:r w:rsidR="00343283">
              <w:rPr>
                <w:b/>
                <w:bCs/>
              </w:rPr>
              <w:fldChar w:fldCharType="end"/>
            </w:r>
          </w:sdtContent>
        </w:sdt>
      </w:p>
    </w:sdtContent>
  </w:sdt>
  <w:p w14:paraId="00557F3B" w14:textId="77777777" w:rsidR="00552810" w:rsidRDefault="0055281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0440840"/>
      <w:docPartObj>
        <w:docPartGallery w:val="Page Numbers (Bottom of Page)"/>
        <w:docPartUnique/>
      </w:docPartObj>
    </w:sdtPr>
    <w:sdtContent>
      <w:p w14:paraId="6570E596" w14:textId="77777777" w:rsidR="00343283" w:rsidRDefault="00343283" w:rsidP="00343283">
        <w:pPr>
          <w:pStyle w:val="Bunntekst"/>
          <w:jc w:val="center"/>
        </w:pPr>
        <w:r>
          <w:t xml:space="preserve">åpen – nyskapende – samhandlende                        Side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  \* Arabic  \* MERGEFORMAT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15</w:t>
        </w:r>
        <w:r>
          <w:rPr>
            <w:b/>
            <w:bCs/>
          </w:rPr>
          <w:fldChar w:fldCharType="end"/>
        </w:r>
        <w:r>
          <w:t xml:space="preserve"> av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  \* Arabic  \* MERGEFORMAT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20</w:t>
        </w:r>
        <w:r>
          <w:rPr>
            <w:b/>
            <w:bCs/>
          </w:rPr>
          <w:fldChar w:fldCharType="end"/>
        </w:r>
      </w:p>
    </w:sdtContent>
  </w:sdt>
  <w:p w14:paraId="5336FB3B" w14:textId="77777777" w:rsidR="001E05B5" w:rsidRDefault="001E05B5" w:rsidP="00F2681C">
    <w:pPr>
      <w:pStyle w:val="Bunntekst"/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A13C0" w14:textId="77777777" w:rsidR="00827EBD" w:rsidRDefault="00827EBD" w:rsidP="002A4A84">
      <w:r>
        <w:separator/>
      </w:r>
    </w:p>
  </w:footnote>
  <w:footnote w:type="continuationSeparator" w:id="0">
    <w:p w14:paraId="2A7727F6" w14:textId="77777777" w:rsidR="00827EBD" w:rsidRDefault="00827EBD" w:rsidP="002A4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D807A" w14:textId="5B41170C" w:rsidR="00E72704" w:rsidRDefault="00343283" w:rsidP="00343283">
    <w:pPr>
      <w:pStyle w:val="Topptekst"/>
      <w:tabs>
        <w:tab w:val="clear" w:pos="4536"/>
        <w:tab w:val="left" w:pos="1500"/>
        <w:tab w:val="center" w:pos="4535"/>
      </w:tabs>
      <w:jc w:val="right"/>
    </w:pPr>
    <w:r>
      <w:rPr>
        <w:noProof/>
        <w:lang w:eastAsia="nb-NO"/>
      </w:rPr>
      <w:drawing>
        <wp:inline distT="0" distB="0" distL="0" distR="0" wp14:anchorId="48189AED" wp14:editId="72FC44EB">
          <wp:extent cx="1440000" cy="565200"/>
          <wp:effectExtent l="0" t="0" r="8255" b="635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lvik_sign_hori_2_gul_sort_kontur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6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B1E0C36" w14:textId="77777777" w:rsidR="00343283" w:rsidRDefault="00343283" w:rsidP="00343283">
    <w:pPr>
      <w:pStyle w:val="Topptekst"/>
      <w:tabs>
        <w:tab w:val="clear" w:pos="4536"/>
        <w:tab w:val="left" w:pos="1500"/>
        <w:tab w:val="center" w:pos="4535"/>
      </w:tabs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7A2C5" w14:textId="3D45067C" w:rsidR="001E05B5" w:rsidRDefault="00343283" w:rsidP="00343283">
    <w:pPr>
      <w:pStyle w:val="Topptekst"/>
      <w:jc w:val="right"/>
    </w:pPr>
    <w:r>
      <w:rPr>
        <w:noProof/>
        <w:lang w:eastAsia="nb-NO"/>
      </w:rPr>
      <w:drawing>
        <wp:inline distT="0" distB="0" distL="0" distR="0" wp14:anchorId="2491075A" wp14:editId="6AD3C356">
          <wp:extent cx="1440000" cy="565200"/>
          <wp:effectExtent l="0" t="0" r="8255" b="635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lvik_sign_hori_2_gul_sort_kontur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6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C1686EF" w14:textId="77777777" w:rsidR="00343283" w:rsidRDefault="00343283" w:rsidP="0034328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E6CAA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FC22750"/>
    <w:multiLevelType w:val="hybridMultilevel"/>
    <w:tmpl w:val="77743A4E"/>
    <w:lvl w:ilvl="0" w:tplc="F324366E">
      <w:start w:val="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0C215FC"/>
    <w:multiLevelType w:val="hybridMultilevel"/>
    <w:tmpl w:val="4330EE9A"/>
    <w:lvl w:ilvl="0" w:tplc="AB64A186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3" w15:restartNumberingAfterBreak="0">
    <w:nsid w:val="12F03078"/>
    <w:multiLevelType w:val="multilevel"/>
    <w:tmpl w:val="922AC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29C926"/>
    <w:multiLevelType w:val="hybridMultilevel"/>
    <w:tmpl w:val="2EC22A6A"/>
    <w:lvl w:ilvl="0" w:tplc="8B629AD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D3C9E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78AD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B24F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02C5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A0A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B47C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B63C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1C2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62E49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2BC3B43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483EB5"/>
    <w:multiLevelType w:val="multilevel"/>
    <w:tmpl w:val="922AC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EB464E4"/>
    <w:multiLevelType w:val="hybridMultilevel"/>
    <w:tmpl w:val="9F32F2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34806"/>
    <w:multiLevelType w:val="hybridMultilevel"/>
    <w:tmpl w:val="5FE44B6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240A8B"/>
    <w:multiLevelType w:val="multilevel"/>
    <w:tmpl w:val="B11E67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F112B8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AE873CB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F290F2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A07799B"/>
    <w:multiLevelType w:val="hybridMultilevel"/>
    <w:tmpl w:val="1F44FD62"/>
    <w:lvl w:ilvl="0" w:tplc="0414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5" w15:restartNumberingAfterBreak="0">
    <w:nsid w:val="5CCA75DD"/>
    <w:multiLevelType w:val="hybridMultilevel"/>
    <w:tmpl w:val="C7FA343A"/>
    <w:lvl w:ilvl="0" w:tplc="A8D6A498">
      <w:start w:val="1"/>
      <w:numFmt w:val="bullet"/>
      <w:pStyle w:val="Listeavsnit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86035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DC55F5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16B1E3C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5C17AE2"/>
    <w:multiLevelType w:val="multilevel"/>
    <w:tmpl w:val="F60CE1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il1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/>
        <w:i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67503DA0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BAC7D79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D330E7B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F8B75AC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FED324D"/>
    <w:multiLevelType w:val="hybridMultilevel"/>
    <w:tmpl w:val="5FE44B6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0545D7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7606433"/>
    <w:multiLevelType w:val="multilevel"/>
    <w:tmpl w:val="922AC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8D965B6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EF66C87"/>
    <w:multiLevelType w:val="multilevel"/>
    <w:tmpl w:val="1FFC4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39649395">
    <w:abstractNumId w:val="19"/>
  </w:num>
  <w:num w:numId="2" w16cid:durableId="274214536">
    <w:abstractNumId w:val="15"/>
  </w:num>
  <w:num w:numId="3" w16cid:durableId="1987591376">
    <w:abstractNumId w:val="8"/>
  </w:num>
  <w:num w:numId="4" w16cid:durableId="596060894">
    <w:abstractNumId w:val="5"/>
  </w:num>
  <w:num w:numId="5" w16cid:durableId="275258384">
    <w:abstractNumId w:val="3"/>
  </w:num>
  <w:num w:numId="6" w16cid:durableId="248588734">
    <w:abstractNumId w:val="26"/>
  </w:num>
  <w:num w:numId="7" w16cid:durableId="336272326">
    <w:abstractNumId w:val="7"/>
  </w:num>
  <w:num w:numId="8" w16cid:durableId="445202979">
    <w:abstractNumId w:val="6"/>
  </w:num>
  <w:num w:numId="9" w16cid:durableId="1704743449">
    <w:abstractNumId w:val="18"/>
  </w:num>
  <w:num w:numId="10" w16cid:durableId="1859926937">
    <w:abstractNumId w:val="10"/>
  </w:num>
  <w:num w:numId="11" w16cid:durableId="1322391529">
    <w:abstractNumId w:val="1"/>
  </w:num>
  <w:num w:numId="12" w16cid:durableId="1528251951">
    <w:abstractNumId w:val="21"/>
  </w:num>
  <w:num w:numId="13" w16cid:durableId="185678969">
    <w:abstractNumId w:val="13"/>
  </w:num>
  <w:num w:numId="14" w16cid:durableId="2036924739">
    <w:abstractNumId w:val="20"/>
  </w:num>
  <w:num w:numId="15" w16cid:durableId="2126464108">
    <w:abstractNumId w:val="23"/>
  </w:num>
  <w:num w:numId="16" w16cid:durableId="460391630">
    <w:abstractNumId w:val="16"/>
  </w:num>
  <w:num w:numId="17" w16cid:durableId="498009495">
    <w:abstractNumId w:val="27"/>
  </w:num>
  <w:num w:numId="18" w16cid:durableId="1805123805">
    <w:abstractNumId w:val="11"/>
  </w:num>
  <w:num w:numId="19" w16cid:durableId="167065149">
    <w:abstractNumId w:val="0"/>
  </w:num>
  <w:num w:numId="20" w16cid:durableId="753891283">
    <w:abstractNumId w:val="22"/>
  </w:num>
  <w:num w:numId="21" w16cid:durableId="265160003">
    <w:abstractNumId w:val="28"/>
  </w:num>
  <w:num w:numId="22" w16cid:durableId="866410060">
    <w:abstractNumId w:val="25"/>
  </w:num>
  <w:num w:numId="23" w16cid:durableId="74790326">
    <w:abstractNumId w:val="12"/>
  </w:num>
  <w:num w:numId="24" w16cid:durableId="933972125">
    <w:abstractNumId w:val="17"/>
  </w:num>
  <w:num w:numId="25" w16cid:durableId="1468820491">
    <w:abstractNumId w:val="24"/>
  </w:num>
  <w:num w:numId="26" w16cid:durableId="280500348">
    <w:abstractNumId w:val="9"/>
  </w:num>
  <w:num w:numId="27" w16cid:durableId="564805834">
    <w:abstractNumId w:val="15"/>
  </w:num>
  <w:num w:numId="28" w16cid:durableId="1573540647">
    <w:abstractNumId w:val="15"/>
  </w:num>
  <w:num w:numId="29" w16cid:durableId="2086225176">
    <w:abstractNumId w:val="14"/>
  </w:num>
  <w:num w:numId="30" w16cid:durableId="1101535176">
    <w:abstractNumId w:val="2"/>
  </w:num>
  <w:num w:numId="31" w16cid:durableId="71994362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f1f2f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C5B"/>
    <w:rsid w:val="00004959"/>
    <w:rsid w:val="00006998"/>
    <w:rsid w:val="00013F73"/>
    <w:rsid w:val="00036BDE"/>
    <w:rsid w:val="00054C1B"/>
    <w:rsid w:val="000652A4"/>
    <w:rsid w:val="00074570"/>
    <w:rsid w:val="0009310A"/>
    <w:rsid w:val="000A5CDB"/>
    <w:rsid w:val="000C7916"/>
    <w:rsid w:val="000E0D78"/>
    <w:rsid w:val="000E2246"/>
    <w:rsid w:val="000E5E5F"/>
    <w:rsid w:val="000F0151"/>
    <w:rsid w:val="000F72F3"/>
    <w:rsid w:val="001370A9"/>
    <w:rsid w:val="00157FAA"/>
    <w:rsid w:val="00174189"/>
    <w:rsid w:val="0018534C"/>
    <w:rsid w:val="00185C11"/>
    <w:rsid w:val="00194AE0"/>
    <w:rsid w:val="001A4D86"/>
    <w:rsid w:val="001B2F5E"/>
    <w:rsid w:val="001E05B5"/>
    <w:rsid w:val="001E49D0"/>
    <w:rsid w:val="00213E2B"/>
    <w:rsid w:val="002251A1"/>
    <w:rsid w:val="002252CF"/>
    <w:rsid w:val="00230244"/>
    <w:rsid w:val="002310A3"/>
    <w:rsid w:val="002325E5"/>
    <w:rsid w:val="00241B56"/>
    <w:rsid w:val="00244296"/>
    <w:rsid w:val="0024672A"/>
    <w:rsid w:val="002541EE"/>
    <w:rsid w:val="00256545"/>
    <w:rsid w:val="002760CD"/>
    <w:rsid w:val="002768FA"/>
    <w:rsid w:val="00291B74"/>
    <w:rsid w:val="002A3683"/>
    <w:rsid w:val="002A4A84"/>
    <w:rsid w:val="002B1873"/>
    <w:rsid w:val="002B36F9"/>
    <w:rsid w:val="002D05E9"/>
    <w:rsid w:val="003021DD"/>
    <w:rsid w:val="0032594E"/>
    <w:rsid w:val="00343283"/>
    <w:rsid w:val="0035083E"/>
    <w:rsid w:val="00356E19"/>
    <w:rsid w:val="00376FCD"/>
    <w:rsid w:val="00380F3B"/>
    <w:rsid w:val="00386F61"/>
    <w:rsid w:val="00394368"/>
    <w:rsid w:val="003C27C1"/>
    <w:rsid w:val="003C7D2B"/>
    <w:rsid w:val="003E5087"/>
    <w:rsid w:val="003F74D5"/>
    <w:rsid w:val="00404F73"/>
    <w:rsid w:val="00415AA7"/>
    <w:rsid w:val="00422DB5"/>
    <w:rsid w:val="004319F8"/>
    <w:rsid w:val="004456AC"/>
    <w:rsid w:val="00477720"/>
    <w:rsid w:val="00490D96"/>
    <w:rsid w:val="0049406A"/>
    <w:rsid w:val="004969FE"/>
    <w:rsid w:val="004A03C9"/>
    <w:rsid w:val="004A628F"/>
    <w:rsid w:val="004C1AF1"/>
    <w:rsid w:val="004D63DA"/>
    <w:rsid w:val="004F612E"/>
    <w:rsid w:val="004F7CA8"/>
    <w:rsid w:val="005010A3"/>
    <w:rsid w:val="0050467C"/>
    <w:rsid w:val="00532B1B"/>
    <w:rsid w:val="005373A0"/>
    <w:rsid w:val="00552810"/>
    <w:rsid w:val="00552D5E"/>
    <w:rsid w:val="00572E3E"/>
    <w:rsid w:val="005733B8"/>
    <w:rsid w:val="00576FFF"/>
    <w:rsid w:val="005847C4"/>
    <w:rsid w:val="00586A3D"/>
    <w:rsid w:val="005967F4"/>
    <w:rsid w:val="005A1714"/>
    <w:rsid w:val="005B5AC0"/>
    <w:rsid w:val="005B7049"/>
    <w:rsid w:val="005F302F"/>
    <w:rsid w:val="00634998"/>
    <w:rsid w:val="006364F9"/>
    <w:rsid w:val="00643542"/>
    <w:rsid w:val="00643F1D"/>
    <w:rsid w:val="00662893"/>
    <w:rsid w:val="006861A7"/>
    <w:rsid w:val="00695974"/>
    <w:rsid w:val="006B2153"/>
    <w:rsid w:val="006B5A0F"/>
    <w:rsid w:val="006B6F2F"/>
    <w:rsid w:val="006D204F"/>
    <w:rsid w:val="006E1A2B"/>
    <w:rsid w:val="006F6439"/>
    <w:rsid w:val="00703002"/>
    <w:rsid w:val="00705784"/>
    <w:rsid w:val="0071735B"/>
    <w:rsid w:val="00727FBC"/>
    <w:rsid w:val="0073536F"/>
    <w:rsid w:val="00736280"/>
    <w:rsid w:val="007473C8"/>
    <w:rsid w:val="00771F4E"/>
    <w:rsid w:val="0077557F"/>
    <w:rsid w:val="00776B64"/>
    <w:rsid w:val="00777977"/>
    <w:rsid w:val="0078049D"/>
    <w:rsid w:val="00783639"/>
    <w:rsid w:val="007A02CA"/>
    <w:rsid w:val="007B62C9"/>
    <w:rsid w:val="007D56FB"/>
    <w:rsid w:val="007F3E56"/>
    <w:rsid w:val="00815BC5"/>
    <w:rsid w:val="00827EBD"/>
    <w:rsid w:val="0083568D"/>
    <w:rsid w:val="008428DE"/>
    <w:rsid w:val="00844286"/>
    <w:rsid w:val="0084615D"/>
    <w:rsid w:val="008521CF"/>
    <w:rsid w:val="00856250"/>
    <w:rsid w:val="00895F82"/>
    <w:rsid w:val="008A008E"/>
    <w:rsid w:val="008B0DE1"/>
    <w:rsid w:val="008B62F0"/>
    <w:rsid w:val="008C5FD8"/>
    <w:rsid w:val="008C6DE6"/>
    <w:rsid w:val="008C7931"/>
    <w:rsid w:val="0090704E"/>
    <w:rsid w:val="009138BF"/>
    <w:rsid w:val="00916917"/>
    <w:rsid w:val="00942233"/>
    <w:rsid w:val="00952EE4"/>
    <w:rsid w:val="00985461"/>
    <w:rsid w:val="009906BD"/>
    <w:rsid w:val="00996A05"/>
    <w:rsid w:val="009A1878"/>
    <w:rsid w:val="009B2C5B"/>
    <w:rsid w:val="009B323D"/>
    <w:rsid w:val="009B4642"/>
    <w:rsid w:val="009D050E"/>
    <w:rsid w:val="009F6F83"/>
    <w:rsid w:val="00A02BDC"/>
    <w:rsid w:val="00A02EAC"/>
    <w:rsid w:val="00A1683D"/>
    <w:rsid w:val="00A342D1"/>
    <w:rsid w:val="00A50802"/>
    <w:rsid w:val="00A65BD9"/>
    <w:rsid w:val="00A65F62"/>
    <w:rsid w:val="00A70603"/>
    <w:rsid w:val="00A828BF"/>
    <w:rsid w:val="00A95A8E"/>
    <w:rsid w:val="00AA167B"/>
    <w:rsid w:val="00AB5E1F"/>
    <w:rsid w:val="00AD34A3"/>
    <w:rsid w:val="00AF5323"/>
    <w:rsid w:val="00B011F8"/>
    <w:rsid w:val="00B018D3"/>
    <w:rsid w:val="00B2624F"/>
    <w:rsid w:val="00B34DB3"/>
    <w:rsid w:val="00B35637"/>
    <w:rsid w:val="00B47BFC"/>
    <w:rsid w:val="00B570C0"/>
    <w:rsid w:val="00B64009"/>
    <w:rsid w:val="00B66D7B"/>
    <w:rsid w:val="00B8361B"/>
    <w:rsid w:val="00B8504F"/>
    <w:rsid w:val="00B9145F"/>
    <w:rsid w:val="00BA5946"/>
    <w:rsid w:val="00BC1547"/>
    <w:rsid w:val="00BC2545"/>
    <w:rsid w:val="00BD015C"/>
    <w:rsid w:val="00BE2CE3"/>
    <w:rsid w:val="00BE6A6A"/>
    <w:rsid w:val="00BE7C7E"/>
    <w:rsid w:val="00C14790"/>
    <w:rsid w:val="00C171D2"/>
    <w:rsid w:val="00C20349"/>
    <w:rsid w:val="00C376B8"/>
    <w:rsid w:val="00C403CB"/>
    <w:rsid w:val="00C43D4B"/>
    <w:rsid w:val="00C47FA7"/>
    <w:rsid w:val="00C617EE"/>
    <w:rsid w:val="00C937B8"/>
    <w:rsid w:val="00C95133"/>
    <w:rsid w:val="00CA00AC"/>
    <w:rsid w:val="00CA2D38"/>
    <w:rsid w:val="00CA31B7"/>
    <w:rsid w:val="00CA3280"/>
    <w:rsid w:val="00CB7A4F"/>
    <w:rsid w:val="00CC5B7F"/>
    <w:rsid w:val="00CE1E75"/>
    <w:rsid w:val="00CE3FE9"/>
    <w:rsid w:val="00CF32B6"/>
    <w:rsid w:val="00D829BE"/>
    <w:rsid w:val="00DA1A06"/>
    <w:rsid w:val="00DB7586"/>
    <w:rsid w:val="00DC5046"/>
    <w:rsid w:val="00DE5945"/>
    <w:rsid w:val="00DF1F14"/>
    <w:rsid w:val="00E152F1"/>
    <w:rsid w:val="00E24101"/>
    <w:rsid w:val="00E47ABB"/>
    <w:rsid w:val="00E65F11"/>
    <w:rsid w:val="00E72704"/>
    <w:rsid w:val="00E762E6"/>
    <w:rsid w:val="00E96FC8"/>
    <w:rsid w:val="00EA73A7"/>
    <w:rsid w:val="00EC06C2"/>
    <w:rsid w:val="00EE2423"/>
    <w:rsid w:val="00EF0620"/>
    <w:rsid w:val="00EF5CCF"/>
    <w:rsid w:val="00F17E59"/>
    <w:rsid w:val="00F2681C"/>
    <w:rsid w:val="00F418D6"/>
    <w:rsid w:val="00F52DAC"/>
    <w:rsid w:val="00F67090"/>
    <w:rsid w:val="00F7490E"/>
    <w:rsid w:val="00F87F74"/>
    <w:rsid w:val="00F9150A"/>
    <w:rsid w:val="00F93D15"/>
    <w:rsid w:val="00FC522C"/>
    <w:rsid w:val="00FD4CF2"/>
    <w:rsid w:val="00FE7314"/>
    <w:rsid w:val="00FE798F"/>
    <w:rsid w:val="00FF72D8"/>
    <w:rsid w:val="09AECE5A"/>
    <w:rsid w:val="320C08E9"/>
    <w:rsid w:val="3AF21A0D"/>
    <w:rsid w:val="53CAAAE9"/>
    <w:rsid w:val="56DCD200"/>
    <w:rsid w:val="6B87BB97"/>
    <w:rsid w:val="6B89D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f1f2f2"/>
    </o:shapedefaults>
    <o:shapelayout v:ext="edit">
      <o:idmap v:ext="edit" data="2"/>
    </o:shapelayout>
  </w:shapeDefaults>
  <w:decimalSymbol w:val=","/>
  <w:listSeparator w:val=";"/>
  <w14:docId w14:val="6FF8891F"/>
  <w15:docId w15:val="{33305427-3F6F-4591-9148-E178EAB96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>
      <w:pPr>
        <w:spacing w:before="40" w:after="4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Hinas Normal"/>
    <w:qFormat/>
    <w:rsid w:val="000F72F3"/>
    <w:pPr>
      <w:jc w:val="left"/>
    </w:pPr>
    <w:rPr>
      <w:sz w:val="22"/>
      <w:szCs w:val="22"/>
      <w:lang w:eastAsia="en-US"/>
    </w:rPr>
  </w:style>
  <w:style w:type="paragraph" w:styleId="Overskrift1">
    <w:name w:val="heading 1"/>
    <w:aliases w:val="H Overskrift 1"/>
    <w:next w:val="Normal"/>
    <w:link w:val="Overskrift1Tegn1"/>
    <w:qFormat/>
    <w:rsid w:val="000F72F3"/>
    <w:pPr>
      <w:keepNext/>
      <w:keepLines/>
      <w:spacing w:before="480"/>
      <w:ind w:left="360" w:hanging="360"/>
      <w:jc w:val="left"/>
      <w:outlineLvl w:val="0"/>
    </w:pPr>
    <w:rPr>
      <w:rFonts w:asciiTheme="minorHAnsi" w:eastAsia="Times New Roman" w:hAnsiTheme="minorHAnsi" w:cstheme="majorBidi"/>
      <w:b/>
      <w:bCs/>
      <w:sz w:val="28"/>
      <w:szCs w:val="28"/>
      <w:lang w:eastAsia="en-US"/>
    </w:rPr>
  </w:style>
  <w:style w:type="paragraph" w:styleId="Overskrift2">
    <w:name w:val="heading 2"/>
    <w:aliases w:val="H Overskrift 2"/>
    <w:basedOn w:val="Overskrift1"/>
    <w:next w:val="Normal"/>
    <w:link w:val="Overskrift2Tegn"/>
    <w:unhideWhenUsed/>
    <w:qFormat/>
    <w:rsid w:val="00643F1D"/>
    <w:pPr>
      <w:spacing w:before="240" w:after="60"/>
      <w:outlineLvl w:val="1"/>
    </w:pPr>
    <w:rPr>
      <w:rFonts w:ascii="Calibri" w:hAnsi="Calibri"/>
      <w:b w:val="0"/>
      <w:bCs w:val="0"/>
      <w:iCs/>
      <w:sz w:val="24"/>
    </w:rPr>
  </w:style>
  <w:style w:type="paragraph" w:styleId="Overskrift3">
    <w:name w:val="heading 3"/>
    <w:basedOn w:val="Overskrift2"/>
    <w:next w:val="Normal"/>
    <w:link w:val="Overskrift3Tegn"/>
    <w:unhideWhenUsed/>
    <w:qFormat/>
    <w:rsid w:val="00F17E59"/>
    <w:pPr>
      <w:ind w:left="0" w:firstLine="0"/>
      <w:outlineLvl w:val="2"/>
    </w:pPr>
    <w:rPr>
      <w:bCs/>
      <w:i/>
      <w:sz w:val="22"/>
      <w:szCs w:val="26"/>
    </w:rPr>
  </w:style>
  <w:style w:type="paragraph" w:styleId="Overskrift4">
    <w:name w:val="heading 4"/>
    <w:basedOn w:val="Normal"/>
    <w:next w:val="Normal"/>
    <w:link w:val="Overskrift4Tegn"/>
    <w:unhideWhenUsed/>
    <w:rsid w:val="0083568D"/>
    <w:pPr>
      <w:keepNext/>
      <w:spacing w:before="240" w:after="60"/>
      <w:outlineLvl w:val="3"/>
    </w:pPr>
    <w:rPr>
      <w:rFonts w:eastAsia="Times New Roman"/>
      <w:bCs/>
      <w:i/>
      <w:szCs w:val="28"/>
    </w:rPr>
  </w:style>
  <w:style w:type="paragraph" w:styleId="Overskrift5">
    <w:name w:val="heading 5"/>
    <w:basedOn w:val="Normal"/>
    <w:next w:val="Normal"/>
    <w:link w:val="Overskrift5Tegn"/>
    <w:rsid w:val="00C47FA7"/>
    <w:pPr>
      <w:tabs>
        <w:tab w:val="num" w:pos="1008"/>
      </w:tabs>
      <w:spacing w:before="240" w:after="60"/>
      <w:ind w:left="1008" w:hanging="1008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nb-NO"/>
    </w:rPr>
  </w:style>
  <w:style w:type="paragraph" w:styleId="Overskrift6">
    <w:name w:val="heading 6"/>
    <w:basedOn w:val="Normal"/>
    <w:next w:val="Normal"/>
    <w:link w:val="Overskrift6Tegn"/>
    <w:rsid w:val="00C47FA7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/>
      <w:b/>
      <w:bCs/>
      <w:lang w:eastAsia="nb-NO"/>
    </w:rPr>
  </w:style>
  <w:style w:type="paragraph" w:styleId="Overskrift7">
    <w:name w:val="heading 7"/>
    <w:basedOn w:val="Normal"/>
    <w:next w:val="Normal"/>
    <w:link w:val="Overskrift7Tegn"/>
    <w:rsid w:val="00C47FA7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rsid w:val="00C47FA7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rsid w:val="00C47FA7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A4A8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2A4A84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2A4A8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2A4A84"/>
    <w:rPr>
      <w:sz w:val="22"/>
      <w:szCs w:val="22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1691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916917"/>
    <w:rPr>
      <w:rFonts w:ascii="Tahoma" w:hAnsi="Tahoma" w:cs="Tahoma"/>
      <w:sz w:val="16"/>
      <w:szCs w:val="16"/>
      <w:lang w:eastAsia="en-US"/>
    </w:rPr>
  </w:style>
  <w:style w:type="character" w:customStyle="1" w:styleId="Overskrift1Tegn1">
    <w:name w:val="Overskrift 1 Tegn1"/>
    <w:aliases w:val="H Overskrift 1 Tegn"/>
    <w:link w:val="Overskrift1"/>
    <w:rsid w:val="000F72F3"/>
    <w:rPr>
      <w:rFonts w:asciiTheme="minorHAnsi" w:eastAsia="Times New Roman" w:hAnsiTheme="minorHAnsi" w:cstheme="majorBidi"/>
      <w:b/>
      <w:bCs/>
      <w:sz w:val="28"/>
      <w:szCs w:val="28"/>
      <w:lang w:eastAsia="en-US"/>
    </w:rPr>
  </w:style>
  <w:style w:type="character" w:customStyle="1" w:styleId="Overskrift2Tegn">
    <w:name w:val="Overskrift 2 Tegn"/>
    <w:aliases w:val="H Overskrift 2 Tegn"/>
    <w:link w:val="Overskrift2"/>
    <w:rsid w:val="00643F1D"/>
    <w:rPr>
      <w:rFonts w:eastAsia="Times New Roman" w:cstheme="majorBidi"/>
      <w:b/>
      <w:iCs/>
      <w:sz w:val="24"/>
      <w:szCs w:val="28"/>
      <w:lang w:eastAsia="en-US"/>
    </w:rPr>
  </w:style>
  <w:style w:type="paragraph" w:styleId="Undertittel">
    <w:name w:val="Subtitle"/>
    <w:basedOn w:val="Normal"/>
    <w:next w:val="Normal"/>
    <w:link w:val="UndertittelTegn"/>
    <w:uiPriority w:val="11"/>
    <w:rsid w:val="0071735B"/>
    <w:pPr>
      <w:spacing w:after="60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1735B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Overskrift3Tegn">
    <w:name w:val="Overskrift 3 Tegn"/>
    <w:link w:val="Overskrift3"/>
    <w:rsid w:val="00F17E59"/>
    <w:rPr>
      <w:rFonts w:eastAsia="Times New Roman" w:cstheme="majorBidi"/>
      <w:b/>
      <w:bCs/>
      <w:iCs/>
      <w:sz w:val="22"/>
      <w:szCs w:val="26"/>
      <w:lang w:eastAsia="en-US"/>
    </w:rPr>
  </w:style>
  <w:style w:type="character" w:customStyle="1" w:styleId="Overskrift4Tegn">
    <w:name w:val="Overskrift 4 Tegn"/>
    <w:link w:val="Overskrift4"/>
    <w:uiPriority w:val="9"/>
    <w:rsid w:val="0083568D"/>
    <w:rPr>
      <w:rFonts w:eastAsia="Times New Roman" w:cs="Times New Roman"/>
      <w:bCs/>
      <w:i/>
      <w:sz w:val="22"/>
      <w:szCs w:val="28"/>
      <w:lang w:eastAsia="en-US"/>
    </w:rPr>
  </w:style>
  <w:style w:type="paragraph" w:customStyle="1" w:styleId="Referanse">
    <w:name w:val="Referanse"/>
    <w:basedOn w:val="Normal"/>
    <w:rsid w:val="00EF5CCF"/>
    <w:pPr>
      <w:jc w:val="right"/>
    </w:pPr>
    <w:rPr>
      <w:color w:val="7F7F7F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71735B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71735B"/>
    <w:rPr>
      <w:i/>
      <w:iCs/>
      <w:color w:val="000000" w:themeColor="text1"/>
      <w:sz w:val="22"/>
      <w:szCs w:val="22"/>
      <w:lang w:eastAsia="en-US"/>
    </w:rPr>
  </w:style>
  <w:style w:type="paragraph" w:customStyle="1" w:styleId="HTittel">
    <w:name w:val="H Tittel"/>
    <w:basedOn w:val="Normal"/>
    <w:qFormat/>
    <w:rsid w:val="007473C8"/>
    <w:pPr>
      <w:pBdr>
        <w:bottom w:val="single" w:sz="8" w:space="1" w:color="00529B"/>
      </w:pBdr>
      <w:spacing w:before="360" w:after="120"/>
    </w:pPr>
    <w:rPr>
      <w:rFonts w:asciiTheme="majorHAnsi" w:hAnsiTheme="majorHAnsi"/>
      <w:color w:val="00529B"/>
      <w:sz w:val="48"/>
      <w:szCs w:val="48"/>
    </w:rPr>
  </w:style>
  <w:style w:type="paragraph" w:customStyle="1" w:styleId="Avtaleintro">
    <w:name w:val="Avtaleintro"/>
    <w:basedOn w:val="Normal"/>
    <w:qFormat/>
    <w:rsid w:val="00C171D2"/>
    <w:pPr>
      <w:ind w:left="340"/>
    </w:pPr>
    <w:rPr>
      <w:sz w:val="32"/>
      <w:szCs w:val="32"/>
    </w:rPr>
  </w:style>
  <w:style w:type="table" w:styleId="Tabellrutenett">
    <w:name w:val="Table Grid"/>
    <w:basedOn w:val="Vanligtabell"/>
    <w:uiPriority w:val="39"/>
    <w:rsid w:val="0099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kst">
    <w:name w:val="Tabelltekst"/>
    <w:basedOn w:val="Normal"/>
    <w:qFormat/>
    <w:rsid w:val="00952EE4"/>
    <w:pPr>
      <w:spacing w:before="120" w:after="120" w:line="240" w:lineRule="exact"/>
    </w:pPr>
  </w:style>
  <w:style w:type="paragraph" w:customStyle="1" w:styleId="Tabelltittel">
    <w:name w:val="Tabelltittel"/>
    <w:basedOn w:val="Normal"/>
    <w:qFormat/>
    <w:rsid w:val="003F74D5"/>
    <w:pPr>
      <w:spacing w:before="120"/>
    </w:pPr>
    <w:rPr>
      <w:b/>
      <w:bCs/>
      <w:color w:val="FFFFFF" w:themeColor="background1"/>
      <w:sz w:val="24"/>
    </w:rPr>
  </w:style>
  <w:style w:type="paragraph" w:customStyle="1" w:styleId="Unntattoffentlighet">
    <w:name w:val="Unntatt offentlighet"/>
    <w:basedOn w:val="Normal"/>
    <w:rsid w:val="007F3E56"/>
    <w:rPr>
      <w:b/>
      <w:sz w:val="18"/>
      <w:szCs w:val="18"/>
    </w:rPr>
  </w:style>
  <w:style w:type="character" w:styleId="Sidetall">
    <w:name w:val="page number"/>
    <w:basedOn w:val="Standardskriftforavsnitt"/>
    <w:uiPriority w:val="99"/>
    <w:semiHidden/>
    <w:unhideWhenUsed/>
    <w:rsid w:val="00B570C0"/>
  </w:style>
  <w:style w:type="character" w:customStyle="1" w:styleId="Overskrift1Tegn">
    <w:name w:val="Overskrift 1 Tegn"/>
    <w:basedOn w:val="Standardskriftforavsnitt"/>
    <w:rsid w:val="00A50802"/>
    <w:rPr>
      <w:rFonts w:ascii="Arial" w:hAnsi="Arial" w:cs="Arial"/>
      <w:b/>
      <w:bCs/>
      <w:kern w:val="32"/>
      <w:sz w:val="32"/>
      <w:szCs w:val="32"/>
      <w:lang w:val="nb-NO" w:eastAsia="nb-NO" w:bidi="ar-SA"/>
    </w:rPr>
  </w:style>
  <w:style w:type="paragraph" w:customStyle="1" w:styleId="Stil1">
    <w:name w:val="Stil1"/>
    <w:basedOn w:val="Normal"/>
    <w:rsid w:val="00A50802"/>
    <w:pPr>
      <w:numPr>
        <w:ilvl w:val="1"/>
        <w:numId w:val="1"/>
      </w:numPr>
      <w:tabs>
        <w:tab w:val="clear" w:pos="792"/>
      </w:tabs>
      <w:ind w:left="1440" w:hanging="360"/>
    </w:pPr>
    <w:rPr>
      <w:rFonts w:ascii="Times New Roman" w:eastAsia="Times New Roman" w:hAnsi="Times New Roman"/>
      <w:sz w:val="24"/>
      <w:szCs w:val="24"/>
      <w:lang w:eastAsia="nb-NO"/>
    </w:rPr>
  </w:style>
  <w:style w:type="character" w:customStyle="1" w:styleId="Overskrift3TegnTegn1">
    <w:name w:val="Overskrift 3 Tegn Tegn1"/>
    <w:basedOn w:val="Standardskriftforavsnitt"/>
    <w:rsid w:val="00A50802"/>
    <w:rPr>
      <w:rFonts w:ascii="Arial" w:hAnsi="Arial" w:cs="Arial"/>
      <w:b/>
      <w:bCs/>
      <w:sz w:val="26"/>
      <w:szCs w:val="26"/>
      <w:lang w:val="nb-NO" w:eastAsia="nb-NO" w:bidi="ar-SA"/>
    </w:rPr>
  </w:style>
  <w:style w:type="paragraph" w:styleId="Listeavsnitt">
    <w:name w:val="List Paragraph"/>
    <w:aliases w:val="Lister"/>
    <w:basedOn w:val="Normal"/>
    <w:uiPriority w:val="34"/>
    <w:qFormat/>
    <w:rsid w:val="00C43D4B"/>
    <w:pPr>
      <w:numPr>
        <w:numId w:val="2"/>
      </w:numPr>
      <w:contextualSpacing/>
    </w:pPr>
    <w:rPr>
      <w:rFonts w:eastAsia="Times New Roman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2624F"/>
    <w:pPr>
      <w:spacing w:line="276" w:lineRule="auto"/>
      <w:ind w:left="0" w:firstLine="0"/>
      <w:outlineLvl w:val="9"/>
    </w:pPr>
    <w:rPr>
      <w:rFonts w:eastAsiaTheme="majorEastAsia"/>
      <w:color w:val="365F91" w:themeColor="accent1" w:themeShade="BF"/>
      <w:lang w:val="en-US"/>
    </w:rPr>
  </w:style>
  <w:style w:type="paragraph" w:styleId="INNH1">
    <w:name w:val="toc 1"/>
    <w:basedOn w:val="Normal"/>
    <w:next w:val="Normal"/>
    <w:autoRedefine/>
    <w:uiPriority w:val="39"/>
    <w:unhideWhenUsed/>
    <w:rsid w:val="0009310A"/>
    <w:pPr>
      <w:tabs>
        <w:tab w:val="left" w:pos="438"/>
        <w:tab w:val="right" w:leader="dot" w:pos="9060"/>
      </w:tabs>
      <w:spacing w:before="120"/>
    </w:pPr>
    <w:rPr>
      <w:rFonts w:asciiTheme="minorHAnsi" w:hAnsiTheme="minorHAnsi"/>
      <w:b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rsid w:val="00B2624F"/>
    <w:pPr>
      <w:spacing w:before="0"/>
      <w:ind w:left="220"/>
    </w:pPr>
    <w:rPr>
      <w:rFonts w:asciiTheme="minorHAnsi" w:hAnsiTheme="minorHAnsi"/>
      <w:b/>
    </w:rPr>
  </w:style>
  <w:style w:type="paragraph" w:styleId="INNH3">
    <w:name w:val="toc 3"/>
    <w:basedOn w:val="Normal"/>
    <w:next w:val="Normal"/>
    <w:autoRedefine/>
    <w:uiPriority w:val="39"/>
    <w:unhideWhenUsed/>
    <w:rsid w:val="00B2624F"/>
    <w:pPr>
      <w:spacing w:before="0"/>
      <w:ind w:left="440"/>
    </w:pPr>
    <w:rPr>
      <w:rFonts w:asciiTheme="minorHAnsi" w:hAnsiTheme="minorHAnsi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B2624F"/>
    <w:pPr>
      <w:spacing w:before="0"/>
      <w:ind w:left="660"/>
    </w:pPr>
    <w:rPr>
      <w:rFonts w:asciiTheme="minorHAnsi" w:hAnsiTheme="minorHAnsi"/>
      <w:szCs w:val="20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B2624F"/>
    <w:pPr>
      <w:spacing w:before="0"/>
      <w:ind w:left="880"/>
    </w:pPr>
    <w:rPr>
      <w:rFonts w:asciiTheme="minorHAnsi" w:hAnsiTheme="minorHAnsi"/>
      <w:szCs w:val="20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B2624F"/>
    <w:pPr>
      <w:spacing w:before="0"/>
      <w:ind w:left="1100"/>
    </w:pPr>
    <w:rPr>
      <w:rFonts w:asciiTheme="minorHAnsi" w:hAnsiTheme="minorHAnsi"/>
      <w:szCs w:val="20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B2624F"/>
    <w:pPr>
      <w:spacing w:before="0"/>
      <w:ind w:left="1320"/>
    </w:pPr>
    <w:rPr>
      <w:rFonts w:asciiTheme="minorHAnsi" w:hAnsiTheme="minorHAnsi"/>
      <w:szCs w:val="20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B2624F"/>
    <w:pPr>
      <w:spacing w:before="0"/>
      <w:ind w:left="1540"/>
    </w:pPr>
    <w:rPr>
      <w:rFonts w:asciiTheme="minorHAnsi" w:hAnsiTheme="minorHAnsi"/>
      <w:szCs w:val="20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B2624F"/>
    <w:pPr>
      <w:spacing w:before="0"/>
      <w:ind w:left="1760"/>
    </w:pPr>
    <w:rPr>
      <w:rFonts w:asciiTheme="minorHAnsi" w:hAnsiTheme="minorHAnsi"/>
      <w:szCs w:val="20"/>
    </w:rPr>
  </w:style>
  <w:style w:type="character" w:customStyle="1" w:styleId="Overskrift5Tegn">
    <w:name w:val="Overskrift 5 Tegn"/>
    <w:basedOn w:val="Standardskriftforavsnitt"/>
    <w:link w:val="Overskrift5"/>
    <w:rsid w:val="00C47FA7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C47FA7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rsid w:val="00C47FA7"/>
    <w:rPr>
      <w:rFonts w:ascii="Times New Roman" w:eastAsia="Times New Roman" w:hAnsi="Times New Roman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rsid w:val="00C47FA7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rsid w:val="00C47FA7"/>
    <w:rPr>
      <w:rFonts w:ascii="Arial" w:eastAsia="Times New Roman" w:hAnsi="Arial" w:cs="Arial"/>
      <w:sz w:val="22"/>
      <w:szCs w:val="22"/>
    </w:rPr>
  </w:style>
  <w:style w:type="character" w:styleId="Hyperkobling">
    <w:name w:val="Hyperlink"/>
    <w:basedOn w:val="Standardskriftforavsnitt"/>
    <w:uiPriority w:val="99"/>
    <w:rsid w:val="00C47FA7"/>
    <w:rPr>
      <w:color w:val="0000FF"/>
      <w:u w:val="single"/>
    </w:rPr>
  </w:style>
  <w:style w:type="paragraph" w:customStyle="1" w:styleId="StilOverskrift212pt">
    <w:name w:val="Stil Overskrift 2 + 12 pt"/>
    <w:basedOn w:val="Overskrift2"/>
    <w:rsid w:val="00C47FA7"/>
    <w:pPr>
      <w:keepLines w:val="0"/>
      <w:numPr>
        <w:ilvl w:val="1"/>
      </w:numPr>
      <w:tabs>
        <w:tab w:val="left" w:pos="709"/>
        <w:tab w:val="num" w:pos="860"/>
      </w:tabs>
      <w:ind w:left="860" w:hanging="576"/>
    </w:pPr>
    <w:rPr>
      <w:rFonts w:ascii="Arial" w:hAnsi="Arial" w:cs="Arial"/>
      <w:bCs/>
      <w:lang w:eastAsia="nb-NO"/>
    </w:rPr>
  </w:style>
  <w:style w:type="paragraph" w:customStyle="1" w:styleId="Fotnoter">
    <w:name w:val="Fotnoter"/>
    <w:basedOn w:val="Bunntekst"/>
    <w:qFormat/>
    <w:rsid w:val="009F6F83"/>
    <w:pPr>
      <w:ind w:left="284" w:hanging="284"/>
    </w:pPr>
    <w:rPr>
      <w:rFonts w:cstheme="minorHAnsi"/>
      <w:sz w:val="16"/>
      <w:szCs w:val="16"/>
    </w:rPr>
  </w:style>
  <w:style w:type="paragraph" w:customStyle="1" w:styleId="Prosjektnanv">
    <w:name w:val="Prosjektnanv"/>
    <w:basedOn w:val="Normal"/>
    <w:qFormat/>
    <w:rsid w:val="00EE2423"/>
    <w:rPr>
      <w:bCs/>
      <w:caps/>
      <w:noProof/>
      <w:color w:val="00529B"/>
    </w:rPr>
  </w:style>
  <w:style w:type="character" w:styleId="Fotnotereferanse">
    <w:name w:val="footnote reference"/>
    <w:basedOn w:val="Standardskriftforavsnitt"/>
    <w:semiHidden/>
    <w:rsid w:val="009D050E"/>
    <w:rPr>
      <w:vertAlign w:val="superscript"/>
    </w:rPr>
  </w:style>
  <w:style w:type="table" w:customStyle="1" w:styleId="hinastabell">
    <w:name w:val="hinas tabell"/>
    <w:basedOn w:val="Vanligtabell"/>
    <w:uiPriority w:val="99"/>
    <w:rsid w:val="0018534C"/>
    <w:pPr>
      <w:jc w:val="left"/>
    </w:pPr>
    <w:rPr>
      <w:sz w:val="24"/>
    </w:rPr>
    <w:tblPr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</w:tblPr>
    <w:tcPr>
      <w:shd w:val="clear" w:color="auto" w:fill="E7E6E6"/>
    </w:tcPr>
    <w:tblStylePr w:type="firstRow">
      <w:pPr>
        <w:wordWrap/>
        <w:spacing w:beforeLines="0" w:before="40" w:beforeAutospacing="0" w:afterLines="40" w:after="40" w:afterAutospacing="0" w:line="240" w:lineRule="auto"/>
        <w:jc w:val="center"/>
      </w:pPr>
      <w:rPr>
        <w:rFonts w:asciiTheme="minorHAnsi" w:hAnsiTheme="minorHAnsi"/>
        <w:b/>
        <w:color w:val="FFFFFF" w:themeColor="background1"/>
        <w:sz w:val="24"/>
      </w:rPr>
      <w:tblPr/>
      <w:tcPr>
        <w:shd w:val="clear" w:color="auto" w:fill="00529B"/>
      </w:tcPr>
    </w:tblStylePr>
  </w:style>
  <w:style w:type="table" w:customStyle="1" w:styleId="Stil2">
    <w:name w:val="Stil2"/>
    <w:basedOn w:val="Vanligtabell"/>
    <w:uiPriority w:val="99"/>
    <w:rsid w:val="009A1878"/>
    <w:tblPr/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</w:style>
  <w:style w:type="paragraph" w:customStyle="1" w:styleId="BunntekstHINAS">
    <w:name w:val="Bunntekst HINAS"/>
    <w:basedOn w:val="Prosjektnanv"/>
    <w:link w:val="BunntekstHINASTegn"/>
    <w:qFormat/>
    <w:rsid w:val="00DF1F14"/>
    <w:pPr>
      <w:jc w:val="right"/>
    </w:pPr>
    <w:rPr>
      <w:color w:val="A6A6A6" w:themeColor="background1" w:themeShade="A6"/>
      <w:sz w:val="18"/>
    </w:rPr>
  </w:style>
  <w:style w:type="character" w:customStyle="1" w:styleId="BunntekstHINASTegn">
    <w:name w:val="Bunntekst HINAS Tegn"/>
    <w:basedOn w:val="Standardskriftforavsnitt"/>
    <w:link w:val="BunntekstHINAS"/>
    <w:rsid w:val="00DF1F14"/>
    <w:rPr>
      <w:bCs/>
      <w:caps/>
      <w:noProof/>
      <w:color w:val="A6A6A6" w:themeColor="background1" w:themeShade="A6"/>
      <w:sz w:val="18"/>
      <w:szCs w:val="22"/>
      <w:lang w:eastAsia="en-US"/>
    </w:rPr>
  </w:style>
  <w:style w:type="paragraph" w:styleId="Revisjon">
    <w:name w:val="Revision"/>
    <w:hidden/>
    <w:uiPriority w:val="99"/>
    <w:semiHidden/>
    <w:rsid w:val="0050467C"/>
    <w:pPr>
      <w:spacing w:before="0" w:after="0"/>
      <w:jc w:val="left"/>
    </w:pPr>
    <w:rPr>
      <w:sz w:val="22"/>
      <w:szCs w:val="22"/>
      <w:lang w:eastAsia="en-US"/>
    </w:rPr>
  </w:style>
  <w:style w:type="table" w:customStyle="1" w:styleId="TableGrid">
    <w:name w:val="TableGrid"/>
    <w:rsid w:val="002B1873"/>
    <w:pPr>
      <w:spacing w:before="0" w:after="0"/>
      <w:jc w:val="left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2B1873"/>
    <w:pPr>
      <w:autoSpaceDE w:val="0"/>
      <w:autoSpaceDN w:val="0"/>
      <w:adjustRightInd w:val="0"/>
      <w:spacing w:before="0" w:after="0"/>
      <w:jc w:val="left"/>
    </w:pPr>
    <w:rPr>
      <w:rFonts w:eastAsiaTheme="minorHAnsi" w:cs="Calibri"/>
      <w:color w:val="000000"/>
      <w:sz w:val="24"/>
      <w:szCs w:val="24"/>
      <w:lang w:eastAsia="en-US"/>
    </w:rPr>
  </w:style>
  <w:style w:type="character" w:styleId="Merknadsreferanse">
    <w:name w:val="annotation reference"/>
    <w:basedOn w:val="Standardskriftforavsnitt"/>
    <w:semiHidden/>
    <w:unhideWhenUsed/>
    <w:rsid w:val="00CA31B7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CA31B7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CA31B7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A31B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A31B7"/>
    <w:rPr>
      <w:b/>
      <w:bCs/>
      <w:lang w:eastAsia="en-US"/>
    </w:rPr>
  </w:style>
  <w:style w:type="character" w:styleId="Omtale">
    <w:name w:val="Mention"/>
    <w:basedOn w:val="Standardskriftforavsnitt"/>
    <w:uiPriority w:val="99"/>
    <w:unhideWhenUsed/>
    <w:rsid w:val="00CA31B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hin\Downloads\Vedlegg%203%20Svarskjema%20erfaring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853D33DA800F4D8065DF6B8ACE95BB" ma:contentTypeVersion="11" ma:contentTypeDescription="Opprett et nytt dokument." ma:contentTypeScope="" ma:versionID="d6e4c4a4d8510b60f0edded883f01cdd">
  <xsd:schema xmlns:xsd="http://www.w3.org/2001/XMLSchema" xmlns:xs="http://www.w3.org/2001/XMLSchema" xmlns:p="http://schemas.microsoft.com/office/2006/metadata/properties" xmlns:ns2="63338f87-4588-4e45-acf4-04b3aed6f543" xmlns:ns3="39dfd8d5-c3c4-4d3a-8b49-084c0f7fa052" xmlns:ns4="de58cdc7-0627-45bc-86cf-b3d924007370" xmlns:ns5="616b172c-fe32-41aa-b50d-68d8f9fedc72" targetNamespace="http://schemas.microsoft.com/office/2006/metadata/properties" ma:root="true" ma:fieldsID="f45f6ead17cd88d54b2d0235cdd7334c" ns2:_="" ns3:_="" ns4:_="" ns5:_="">
    <xsd:import namespace="63338f87-4588-4e45-acf4-04b3aed6f543"/>
    <xsd:import namespace="39dfd8d5-c3c4-4d3a-8b49-084c0f7fa052"/>
    <xsd:import namespace="de58cdc7-0627-45bc-86cf-b3d924007370"/>
    <xsd:import namespace="616b172c-fe32-41aa-b50d-68d8f9fed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338f87-4588-4e45-acf4-04b3aed6f5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dfd8d5-c3c4-4d3a-8b49-084c0f7fa05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8cdc7-0627-45bc-86cf-b3d92400737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4aef12f-856c-414c-a044-8f2a924dc2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b172c-fe32-41aa-b50d-68d8f9fedc72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2a0878a0-f838-4bcb-b744-45cf7d52017f}" ma:internalName="TaxCatchAll" ma:showField="CatchAllData" ma:web="616b172c-fe32-41aa-b50d-68d8f9fed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6b172c-fe32-41aa-b50d-68d8f9fedc72" xsi:nil="true"/>
    <lcf76f155ced4ddcb4097134ff3c332f xmlns="de58cdc7-0627-45bc-86cf-b3d924007370">
      <Terms xmlns="http://schemas.microsoft.com/office/infopath/2007/PartnerControls"/>
    </lcf76f155ced4ddcb4097134ff3c332f>
    <SharedWithUsers xmlns="39dfd8d5-c3c4-4d3a-8b49-084c0f7fa052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A1D05-61E7-437E-8620-563C4D19D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338f87-4588-4e45-acf4-04b3aed6f543"/>
    <ds:schemaRef ds:uri="39dfd8d5-c3c4-4d3a-8b49-084c0f7fa052"/>
    <ds:schemaRef ds:uri="de58cdc7-0627-45bc-86cf-b3d924007370"/>
    <ds:schemaRef ds:uri="616b172c-fe32-41aa-b50d-68d8f9fed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D399D0-09C7-4A7D-9C2D-9CF617D03E6C}">
  <ds:schemaRefs>
    <ds:schemaRef ds:uri="http://schemas.microsoft.com/office/2006/metadata/properties"/>
    <ds:schemaRef ds:uri="http://schemas.microsoft.com/office/infopath/2007/PartnerControls"/>
    <ds:schemaRef ds:uri="616b172c-fe32-41aa-b50d-68d8f9fedc72"/>
    <ds:schemaRef ds:uri="de58cdc7-0627-45bc-86cf-b3d924007370"/>
    <ds:schemaRef ds:uri="39dfd8d5-c3c4-4d3a-8b49-084c0f7fa052"/>
  </ds:schemaRefs>
</ds:datastoreItem>
</file>

<file path=customXml/itemProps3.xml><?xml version="1.0" encoding="utf-8"?>
<ds:datastoreItem xmlns:ds="http://schemas.openxmlformats.org/officeDocument/2006/customXml" ds:itemID="{146322C9-6D59-413E-85D2-CC1AEC14D0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5AE9A-01C6-44A6-9DAD-9CE6C399E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Vedlegg 3 Svarskjema erfaring</Template>
  <TotalTime>67</TotalTime>
  <Pages>4</Pages>
  <Words>787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Hinas</Company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Brønlund Anita</dc:creator>
  <cp:keywords/>
  <dc:description/>
  <cp:lastModifiedBy>Brønlund Anita</cp:lastModifiedBy>
  <cp:revision>40</cp:revision>
  <cp:lastPrinted>2023-05-08T10:17:00Z</cp:lastPrinted>
  <dcterms:created xsi:type="dcterms:W3CDTF">2026-06-01T07:55:00Z</dcterms:created>
  <dcterms:modified xsi:type="dcterms:W3CDTF">2026-06-15T06:11:00Z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0x010100F4853D33DA800F4D8065DF6B8ACE95BB</vt:lpwstr>
  </property>
  <property fmtid="{D5CDD505-2E9C-101B-9397-08002B2CF9AE}" pid="3" name="_dlc_DocIdItemGuid">
    <vt:lpwstr>edd651e0-bc46-4ec7-abb2-9827016645a4</vt:lpwstr>
  </property>
  <property fmtid="{D5CDD505-2E9C-101B-9397-08002B2CF9AE}" pid="4" name="Order">
    <vt:r8>36500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